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744" w:rsidRDefault="00FD4744" w:rsidP="00336444">
      <w:pPr>
        <w:ind w:left="11624" w:right="-567"/>
        <w:jc w:val="both"/>
      </w:pPr>
      <w:r>
        <w:t>Приложение 6</w:t>
      </w:r>
    </w:p>
    <w:p w:rsidR="00FD4744" w:rsidRDefault="00FD4744" w:rsidP="00336444">
      <w:pPr>
        <w:ind w:left="11624" w:right="-567"/>
        <w:jc w:val="both"/>
      </w:pPr>
      <w:r>
        <w:t xml:space="preserve">к решению районного </w:t>
      </w:r>
      <w:r>
        <w:rPr>
          <w:lang w:val="en-US"/>
        </w:rPr>
        <w:t>C</w:t>
      </w:r>
      <w:r>
        <w:t>обрания</w:t>
      </w:r>
    </w:p>
    <w:p w:rsidR="00FD4744" w:rsidRDefault="00FD4744" w:rsidP="00336444">
      <w:pPr>
        <w:ind w:left="11624" w:right="-567"/>
        <w:jc w:val="both"/>
      </w:pPr>
      <w:r>
        <w:t>Озинского муниципального района</w:t>
      </w:r>
    </w:p>
    <w:p w:rsidR="00FD4744" w:rsidRDefault="00FD4744" w:rsidP="00336444">
      <w:pPr>
        <w:ind w:left="11624" w:right="-567"/>
        <w:jc w:val="both"/>
      </w:pPr>
      <w:r>
        <w:t>Саратовской области</w:t>
      </w:r>
    </w:p>
    <w:p w:rsidR="00FD4744" w:rsidRPr="00336444" w:rsidRDefault="00FD4744" w:rsidP="00336444">
      <w:pPr>
        <w:ind w:left="11624"/>
      </w:pPr>
      <w:r>
        <w:t>от 18 декабря 2019 года № 224</w:t>
      </w:r>
    </w:p>
    <w:p w:rsidR="00FD4744" w:rsidRDefault="00FD4744" w:rsidP="005F057B">
      <w:pPr>
        <w:ind w:left="11624" w:right="-567"/>
        <w:jc w:val="both"/>
      </w:pPr>
      <w:r>
        <w:t>(с изменениями от 28 января 2020 года № 231; от 27 марта 2020 года № 240)</w:t>
      </w:r>
    </w:p>
    <w:p w:rsidR="00FD4744" w:rsidRPr="0095096B" w:rsidRDefault="00FD4744" w:rsidP="004B7E93">
      <w:pPr>
        <w:ind w:left="10065" w:firstLine="720"/>
        <w:jc w:val="both"/>
        <w:rPr>
          <w:color w:val="000000"/>
        </w:rPr>
      </w:pPr>
    </w:p>
    <w:p w:rsidR="00FD4744" w:rsidRPr="0095096B" w:rsidRDefault="00FD4744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FD4744" w:rsidRPr="0095096B" w:rsidRDefault="00FD4744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20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1</w:t>
      </w:r>
      <w:r w:rsidRPr="0095096B">
        <w:rPr>
          <w:b/>
        </w:rPr>
        <w:t xml:space="preserve"> и 202</w:t>
      </w:r>
      <w:r>
        <w:rPr>
          <w:b/>
        </w:rPr>
        <w:t>2</w:t>
      </w:r>
      <w:r w:rsidRPr="0095096B">
        <w:rPr>
          <w:b/>
        </w:rPr>
        <w:t xml:space="preserve"> годов</w:t>
      </w:r>
    </w:p>
    <w:p w:rsidR="00FD4744" w:rsidRPr="0095096B" w:rsidRDefault="00FD4744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"/>
        <w:gridCol w:w="4959"/>
        <w:gridCol w:w="849"/>
        <w:gridCol w:w="993"/>
        <w:gridCol w:w="992"/>
        <w:gridCol w:w="1700"/>
        <w:gridCol w:w="1134"/>
        <w:gridCol w:w="1512"/>
        <w:gridCol w:w="1512"/>
        <w:gridCol w:w="1512"/>
      </w:tblGrid>
      <w:tr w:rsidR="00FD4744" w:rsidRPr="009F64D6" w:rsidTr="004B7E93">
        <w:trPr>
          <w:trHeight w:val="838"/>
        </w:trPr>
        <w:tc>
          <w:tcPr>
            <w:tcW w:w="4962" w:type="dxa"/>
            <w:gridSpan w:val="2"/>
          </w:tcPr>
          <w:p w:rsidR="00FD4744" w:rsidRPr="009F64D6" w:rsidRDefault="00FD4744">
            <w:pPr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Наименование</w:t>
            </w:r>
          </w:p>
          <w:p w:rsidR="00FD4744" w:rsidRPr="009F64D6" w:rsidRDefault="00FD474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FD4744" w:rsidRPr="009F64D6" w:rsidRDefault="00FD4744">
            <w:pPr>
              <w:ind w:left="-108" w:right="-108"/>
              <w:jc w:val="center"/>
              <w:rPr>
                <w:b/>
              </w:rPr>
            </w:pPr>
            <w:r w:rsidRPr="009F64D6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FD4744" w:rsidRPr="009F64D6" w:rsidRDefault="00FD4744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FD4744" w:rsidRPr="009F64D6" w:rsidRDefault="00FD4744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Cs/>
              </w:rPr>
              <w:t>Под</w:t>
            </w:r>
            <w:r w:rsidRPr="009F64D6">
              <w:rPr>
                <w:bCs/>
              </w:rPr>
              <w:t>раздел</w:t>
            </w:r>
          </w:p>
        </w:tc>
        <w:tc>
          <w:tcPr>
            <w:tcW w:w="1701" w:type="dxa"/>
          </w:tcPr>
          <w:p w:rsidR="00FD4744" w:rsidRPr="009F64D6" w:rsidRDefault="00FD4744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FD4744" w:rsidRPr="009F64D6" w:rsidRDefault="00FD4744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2020 год</w:t>
            </w:r>
          </w:p>
        </w:tc>
        <w:tc>
          <w:tcPr>
            <w:tcW w:w="1512" w:type="dxa"/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2021 год</w:t>
            </w:r>
          </w:p>
        </w:tc>
        <w:tc>
          <w:tcPr>
            <w:tcW w:w="1512" w:type="dxa"/>
          </w:tcPr>
          <w:p w:rsidR="00FD4744" w:rsidRPr="009F64D6" w:rsidRDefault="00FD4744" w:rsidP="002C0B12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2022 год</w:t>
            </w:r>
          </w:p>
        </w:tc>
      </w:tr>
      <w:tr w:rsidR="00FD4744" w:rsidRPr="009F64D6" w:rsidTr="004B7E93">
        <w:trPr>
          <w:tblHeader/>
        </w:trPr>
        <w:tc>
          <w:tcPr>
            <w:tcW w:w="4962" w:type="dxa"/>
            <w:gridSpan w:val="2"/>
            <w:vAlign w:val="bottom"/>
          </w:tcPr>
          <w:p w:rsidR="00FD4744" w:rsidRPr="009F64D6" w:rsidRDefault="00FD4744">
            <w:pPr>
              <w:spacing w:line="232" w:lineRule="auto"/>
              <w:jc w:val="center"/>
              <w:rPr>
                <w:bCs/>
                <w:spacing w:val="-4"/>
              </w:rPr>
            </w:pPr>
            <w:r w:rsidRPr="009F64D6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FD4744" w:rsidRPr="009F64D6" w:rsidRDefault="00FD4744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FD4744" w:rsidRPr="009F64D6" w:rsidRDefault="00FD4744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FD4744" w:rsidRPr="009F64D6" w:rsidRDefault="00FD4744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FD4744" w:rsidRPr="009F64D6" w:rsidRDefault="00FD4744">
            <w:pPr>
              <w:spacing w:line="232" w:lineRule="auto"/>
              <w:jc w:val="center"/>
              <w:rPr>
                <w:bCs/>
                <w:spacing w:val="-6"/>
              </w:rPr>
            </w:pPr>
            <w:r w:rsidRPr="009F64D6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FD4744" w:rsidRPr="009F64D6" w:rsidRDefault="00FD4744">
            <w:pPr>
              <w:spacing w:line="232" w:lineRule="auto"/>
              <w:jc w:val="center"/>
              <w:rPr>
                <w:bCs/>
                <w:spacing w:val="-8"/>
              </w:rPr>
            </w:pPr>
            <w:r w:rsidRPr="009F64D6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FD4744" w:rsidRPr="009F64D6" w:rsidRDefault="00FD4744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FD4744" w:rsidRPr="009F64D6" w:rsidRDefault="00FD4744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FD4744" w:rsidRPr="009F64D6" w:rsidRDefault="00FD474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/>
              </w:rPr>
            </w:pPr>
            <w:r>
              <w:rPr>
                <w:b/>
              </w:rPr>
              <w:t>57208,7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50661,5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51360,0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pPr>
              <w:rPr>
                <w:iCs/>
              </w:rPr>
            </w:pPr>
            <w:r w:rsidRPr="009F64D6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4122,4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jc w:val="center"/>
            </w:pPr>
            <w:r w:rsidRPr="009F64D6">
              <w:t>4122,4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  <w:r w:rsidRPr="009F64D6">
              <w:t>05 0 00 00000</w:t>
            </w:r>
          </w:p>
          <w:p w:rsidR="00FD4744" w:rsidRPr="009F64D6" w:rsidRDefault="00FD4744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05315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D35B9">
            <w:pPr>
              <w:jc w:val="center"/>
            </w:pPr>
            <w:r w:rsidRPr="009F64D6">
              <w:t>05 0 01 00000</w:t>
            </w:r>
          </w:p>
          <w:p w:rsidR="00FD4744" w:rsidRPr="009F64D6" w:rsidRDefault="00FD4744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05315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D35B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D35B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05315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D35B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9C63B4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05315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9C63B4">
            <w:r w:rsidRPr="009F64D6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80394">
            <w:pPr>
              <w:jc w:val="both"/>
            </w:pPr>
            <w:r w:rsidRPr="009F64D6"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2BDC">
            <w:pPr>
              <w:jc w:val="center"/>
            </w:pPr>
            <w:r>
              <w:t>53080,9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 w:rsidRPr="009F64D6">
              <w:t>47058,4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 w:rsidRPr="009F64D6">
              <w:t>48156,9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80394">
            <w:pPr>
              <w:jc w:val="both"/>
            </w:pPr>
            <w:r w:rsidRPr="009F64D6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41730,2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 w:rsidRPr="009F64D6">
              <w:t>36997,1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13D8F">
            <w:pPr>
              <w:overflowPunct/>
              <w:autoSpaceDE/>
              <w:adjustRightInd/>
              <w:jc w:val="center"/>
            </w:pPr>
            <w:r w:rsidRPr="009F64D6">
              <w:t>37977,3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9C63B4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28273,9</w:t>
            </w:r>
          </w:p>
          <w:p w:rsidR="00FD4744" w:rsidRPr="009F64D6" w:rsidRDefault="00FD4744" w:rsidP="0057231C"/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 w:rsidRPr="009F64D6">
              <w:t>23480,1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 w:rsidRPr="009F64D6">
              <w:t>22400,0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9C63B4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jc w:val="center"/>
            </w:pPr>
            <w:r>
              <w:t>21325,6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A41CDB">
            <w:pPr>
              <w:jc w:val="center"/>
            </w:pPr>
            <w:r>
              <w:t>18569,5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BB364E">
            <w:pPr>
              <w:jc w:val="center"/>
            </w:pPr>
            <w:r w:rsidRPr="005F1C4E">
              <w:t>18569,5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BB364E">
            <w:pPr>
              <w:jc w:val="center"/>
            </w:pPr>
            <w:r w:rsidRPr="005F1C4E">
              <w:t>18569,5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BB364E">
            <w:pPr>
              <w:jc w:val="center"/>
            </w:pPr>
            <w:r w:rsidRPr="005F1C4E">
              <w:t>18569,5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B5795">
            <w:r w:rsidRPr="00CE5BD9"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 w:rsidRPr="009F64D6"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2326D0" w:rsidRDefault="00FD4744" w:rsidP="00A41CDB">
            <w:pPr>
              <w:jc w:val="center"/>
            </w:pPr>
            <w:r>
              <w:t>2756,1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B1187E" w:rsidRDefault="00FD4744" w:rsidP="00CB5795">
            <w:r w:rsidRPr="00B1187E">
              <w:t>Обеспечение развития и укрепления материально-технической базы  домов культуры в населенных пунктах 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A41CDB" w:rsidRDefault="00FD4744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CE5BD9">
            <w:pPr>
              <w:jc w:val="center"/>
            </w:pPr>
            <w:r>
              <w:t>2756,1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A41CDB" w:rsidRDefault="00FD4744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CE5BD9">
            <w:pPr>
              <w:jc w:val="center"/>
            </w:pPr>
            <w:r>
              <w:t>2756,1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A41CDB" w:rsidRDefault="00FD4744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CE5BD9">
            <w:pPr>
              <w:jc w:val="center"/>
            </w:pPr>
            <w:r>
              <w:t>2756,1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9C63B4">
            <w:r w:rsidRPr="009F64D6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22 2 00 00000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jc w:val="center"/>
            </w:pPr>
            <w:r>
              <w:t>6948,3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22 2 01 00000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jc w:val="center"/>
            </w:pPr>
            <w:r>
              <w:t>6948,3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jc w:val="center"/>
            </w:pPr>
            <w:r>
              <w:t>6700,5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jc w:val="center"/>
            </w:pPr>
            <w:r>
              <w:t>6700,5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jc w:val="center"/>
            </w:pPr>
            <w:r>
              <w:t>6700,5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B1187E" w:rsidRDefault="00FD4744" w:rsidP="00CB5795">
            <w:r w:rsidRPr="00B1187E">
              <w:t>Подключение муниципальных общедоступных библиотек к информационно-телекоммуникационной сети "Интернет"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CE5BD9" w:rsidRDefault="00FD4744" w:rsidP="00CE5BD9">
            <w:pPr>
              <w:jc w:val="center"/>
              <w:rPr>
                <w:lang w:val="en-US"/>
              </w:rPr>
            </w:pPr>
            <w:r w:rsidRPr="009F64D6">
              <w:t xml:space="preserve">22 2 01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57231C">
            <w:pPr>
              <w:jc w:val="center"/>
            </w:pPr>
            <w:r>
              <w:t>191,0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7231C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CE5BD9" w:rsidRDefault="00FD4744" w:rsidP="0047531F">
            <w:pPr>
              <w:jc w:val="center"/>
              <w:rPr>
                <w:lang w:val="en-US"/>
              </w:rPr>
            </w:pPr>
            <w:r w:rsidRPr="009F64D6">
              <w:t xml:space="preserve">22 2 01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CE5BD9" w:rsidRDefault="00FD4744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CE5BD9" w:rsidRDefault="00FD4744" w:rsidP="0057231C">
            <w:pPr>
              <w:jc w:val="center"/>
            </w:pPr>
            <w:r>
              <w:rPr>
                <w:lang w:val="en-US"/>
              </w:rPr>
              <w:t>191</w:t>
            </w:r>
            <w: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CE5BD9" w:rsidRDefault="00FD4744" w:rsidP="0047531F">
            <w:pPr>
              <w:jc w:val="center"/>
              <w:rPr>
                <w:lang w:val="en-US"/>
              </w:rPr>
            </w:pPr>
            <w:r w:rsidRPr="009F64D6">
              <w:t xml:space="preserve">22 2 01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CE5BD9" w:rsidRDefault="00FD4744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57231C">
            <w:pPr>
              <w:jc w:val="center"/>
            </w:pPr>
            <w:r>
              <w:t>191,0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r w:rsidRPr="00B1187E"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CE5BD9" w:rsidRDefault="00FD4744" w:rsidP="0047531F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CE5BD9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57231C">
            <w:pPr>
              <w:jc w:val="center"/>
            </w:pPr>
            <w:r>
              <w:t>56,8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CE5BD9" w:rsidRDefault="00FD4744" w:rsidP="0047531F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CE5BD9" w:rsidRDefault="00FD4744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57231C">
            <w:pPr>
              <w:jc w:val="center"/>
            </w:pPr>
            <w:r>
              <w:t>56,8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CE5BD9" w:rsidRDefault="00FD4744" w:rsidP="0047531F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CE5BD9" w:rsidRDefault="00FD4744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57231C">
            <w:pPr>
              <w:jc w:val="center"/>
            </w:pPr>
            <w:r>
              <w:t>56,8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B5795">
            <w:r w:rsidRPr="009F64D6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13456,3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10389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371B">
            <w:pPr>
              <w:jc w:val="center"/>
            </w:pPr>
            <w:r w:rsidRPr="009F64D6">
              <w:t>15577,3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B5795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13456,3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15577,3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FA3282" w:rsidRDefault="00FD4744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1187E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1187E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1187E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1187E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1187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1187E">
            <w:pPr>
              <w:jc w:val="center"/>
            </w:pPr>
            <w:r w:rsidRPr="009F64D6">
              <w:t>13052,6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1187E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1187E">
            <w:pPr>
              <w:jc w:val="center"/>
            </w:pPr>
            <w:r w:rsidRPr="009F64D6">
              <w:t>15110,0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13052,6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15110,0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13052,6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15110,0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403,7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10389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371B">
            <w:pPr>
              <w:jc w:val="center"/>
            </w:pPr>
            <w:r w:rsidRPr="009F64D6">
              <w:t>467,3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403,7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467,3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25A37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403,7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467,3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05315">
            <w:r w:rsidRPr="009F64D6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053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11350,7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05315">
            <w:pPr>
              <w:overflowPunct/>
              <w:autoSpaceDE/>
              <w:adjustRightInd/>
              <w:jc w:val="center"/>
            </w:pPr>
            <w:r w:rsidRPr="009F64D6">
              <w:t>10061,3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05315">
            <w:pPr>
              <w:overflowPunct/>
              <w:autoSpaceDE/>
              <w:adjustRightInd/>
              <w:jc w:val="center"/>
            </w:pPr>
            <w:r w:rsidRPr="009F64D6">
              <w:t>10179,6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E108B">
            <w:pPr>
              <w:jc w:val="center"/>
            </w:pPr>
            <w:r w:rsidRPr="009F64D6">
              <w:t>05 0 00 00000</w:t>
            </w:r>
          </w:p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D4721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D4721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E108B">
            <w:pPr>
              <w:jc w:val="center"/>
            </w:pPr>
            <w:r w:rsidRPr="009F64D6">
              <w:t>05 0 01 00000</w:t>
            </w:r>
          </w:p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E108B">
            <w:pPr>
              <w:jc w:val="center"/>
            </w:pPr>
            <w:r w:rsidRPr="009F64D6">
              <w:t>05 0 01 72300</w:t>
            </w:r>
          </w:p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549A4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549A4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E108B">
            <w:pPr>
              <w:jc w:val="center"/>
            </w:pPr>
            <w:r w:rsidRPr="009F64D6">
              <w:t>05 0 01 72300</w:t>
            </w:r>
          </w:p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B5795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E108B">
            <w:pPr>
              <w:jc w:val="center"/>
            </w:pPr>
            <w:r w:rsidRPr="009F64D6">
              <w:t>05 0 01 72300</w:t>
            </w:r>
          </w:p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FD4744" w:rsidRPr="009F64D6" w:rsidRDefault="00FD4744" w:rsidP="004B7E93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549A4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549A4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03F95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r w:rsidRPr="009F64D6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pPr>
              <w:jc w:val="center"/>
            </w:pPr>
            <w:r w:rsidRPr="009F64D6">
              <w:t>559,0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F024F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559,0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559,0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13D8F">
            <w:pPr>
              <w:jc w:val="center"/>
            </w:pPr>
            <w:r w:rsidRPr="009F64D6">
              <w:t>549,0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13D8F">
            <w:pPr>
              <w:jc w:val="center"/>
            </w:pPr>
            <w:r w:rsidRPr="009F64D6">
              <w:t>549,0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549A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549A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1933,8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1933,8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1933,8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>
              <w:t>1677,1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>
              <w:t>1677,1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256,7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256,7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D1B53">
            <w:pPr>
              <w:jc w:val="both"/>
            </w:pPr>
            <w:r w:rsidRPr="009F64D6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74 1 00 00000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7569,2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D7EFB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7569,2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D7EFB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7488,2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D7EFB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E0F61">
            <w:pPr>
              <w:jc w:val="center"/>
            </w:pPr>
            <w:r>
              <w:t>7488,2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6046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60469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6046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604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60469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6046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D7EFB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D7EFB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r w:rsidRPr="009F64D6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/>
                <w:lang w:val="en-US"/>
              </w:rPr>
            </w:pPr>
            <w:r w:rsidRPr="009F64D6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8905,7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8246,6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8099,7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554</w:t>
            </w:r>
            <w:r>
              <w:t>2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 w:rsidRPr="009F64D6">
              <w:t>487</w:t>
            </w:r>
            <w:r>
              <w:t>2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 w:rsidRPr="009F64D6">
              <w:t>470</w:t>
            </w:r>
            <w:r>
              <w:t>0</w:t>
            </w:r>
            <w:r w:rsidRPr="009F64D6">
              <w:t>,</w:t>
            </w:r>
            <w:r>
              <w:t>7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554</w:t>
            </w:r>
            <w:r>
              <w:t>2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overflowPunct/>
              <w:autoSpaceDE/>
              <w:adjustRightInd/>
              <w:jc w:val="center"/>
            </w:pPr>
            <w:r w:rsidRPr="009F64D6">
              <w:t>487</w:t>
            </w:r>
            <w:r>
              <w:t>2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overflowPunct/>
              <w:autoSpaceDE/>
              <w:adjustRightInd/>
              <w:jc w:val="center"/>
            </w:pPr>
            <w:r>
              <w:t>4700,7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E3B6F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709,5</w:t>
            </w:r>
          </w:p>
        </w:tc>
      </w:tr>
      <w:tr w:rsidR="00FD4744" w:rsidRPr="009F64D6" w:rsidTr="00891E45">
        <w:trPr>
          <w:trHeight w:val="1172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E3B6F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46D6E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46D6E">
            <w:pPr>
              <w:jc w:val="center"/>
            </w:pPr>
            <w:r w:rsidRPr="009F64D6">
              <w:t>709,5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E3B6F">
            <w:r w:rsidRPr="009F64D6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709,5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E3B6F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709,5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E3B6F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709,5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4882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>
              <w:t>4882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>
              <w:t>4882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3845,3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>
              <w:t>3966,7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3845,3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overflowPunct/>
              <w:autoSpaceDE/>
              <w:adjustRightInd/>
              <w:jc w:val="center"/>
            </w:pPr>
            <w:r>
              <w:t>3966,7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1035,4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20E40">
            <w:pPr>
              <w:jc w:val="center"/>
            </w:pPr>
            <w:r>
              <w:t>1035,4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2B14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2B1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766D33" w:rsidRDefault="00FD4744" w:rsidP="004B7E93">
            <w:r w:rsidRPr="00766D33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B10DDB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A20E40">
            <w:pPr>
              <w:jc w:val="center"/>
            </w:pPr>
            <w:r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2B1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2B14">
            <w:pPr>
              <w:overflowPunct/>
              <w:autoSpaceDE/>
              <w:adjustRightInd/>
              <w:jc w:val="center"/>
            </w:pP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766D33" w:rsidRDefault="00FD4744" w:rsidP="004B7E93">
            <w:r w:rsidRPr="00766D33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B10DDB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A20E40">
            <w:pPr>
              <w:jc w:val="center"/>
            </w:pPr>
            <w:r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2B1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2B14">
            <w:pPr>
              <w:overflowPunct/>
              <w:autoSpaceDE/>
              <w:adjustRightInd/>
              <w:jc w:val="center"/>
            </w:pP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46D6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17F2B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D0AC0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931F0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931F0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>
              <w:t>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>
              <w:t>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1DD4">
            <w:r w:rsidRPr="009F64D6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>
              <w:t>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FD4744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>
              <w:t>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3390,2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3390,2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3390,2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3390,2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923D3A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923D3A">
            <w:pPr>
              <w:jc w:val="center"/>
            </w:pPr>
            <w:r w:rsidRPr="009F64D6">
              <w:t>2500,0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2500,0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2500,0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890,2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890,2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890,2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pPr>
              <w:rPr>
                <w:b/>
              </w:rPr>
            </w:pPr>
            <w:r w:rsidRPr="009F64D6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/>
              </w:rPr>
            </w:pPr>
            <w:r>
              <w:rPr>
                <w:b/>
              </w:rPr>
              <w:t>57740,2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/>
              </w:rPr>
            </w:pPr>
            <w:r>
              <w:rPr>
                <w:b/>
              </w:rPr>
              <w:t>41418,1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/>
              </w:rPr>
            </w:pPr>
            <w:r>
              <w:rPr>
                <w:b/>
              </w:rPr>
              <w:t>42206,3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24355,6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 w:rsidRPr="009F64D6">
              <w:t>21666,8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 w:rsidRPr="009F64D6">
              <w:t>21156,8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pPr>
              <w:rPr>
                <w:iCs/>
              </w:rPr>
            </w:pPr>
            <w:r w:rsidRPr="009F64D6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1542,1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1542,1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1542,1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1542,1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1542,1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1542,1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14998,7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15540,7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16035,7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2082,3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2060,0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294,3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269,3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269,3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25,0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25,0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294,3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269,3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269,3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25,0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25,0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294,3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269,3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269,3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25,0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25,0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>Осуществление</w:t>
            </w:r>
            <w:r>
              <w:t xml:space="preserve"> органами местного самоуправления</w:t>
            </w:r>
            <w:r w:rsidRPr="009F64D6">
              <w:t xml:space="preserve">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294,3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269,3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269,3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25,0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25,0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294,3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269,3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269,3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25,0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25,0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 xml:space="preserve">Осуществление </w:t>
            </w:r>
            <w:r>
              <w:t>органами местного самоуправления отдельных государственных полномочий по осуществлению</w:t>
            </w:r>
            <w:r w:rsidRPr="009F64D6">
              <w:t xml:space="preserve">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05980">
            <w:pPr>
              <w:jc w:val="center"/>
            </w:pPr>
            <w:r w:rsidRPr="009F64D6">
              <w:t>70 2 00 77</w:t>
            </w:r>
            <w: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588,5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538,5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538,5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50,0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50,0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22,3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22,3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22,3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22,3</w:t>
            </w:r>
          </w:p>
        </w:tc>
      </w:tr>
      <w:tr w:rsidR="00FD4744" w:rsidRPr="009F64D6" w:rsidTr="008D541B">
        <w:trPr>
          <w:gridBefore w:val="1"/>
          <w:trHeight w:val="54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12916,4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13953,4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>
              <w:t>12916,4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13953,4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12840,1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13398,4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13893,4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12790,1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13875,4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>
              <w:t>12790,1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13875,4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18,0</w:t>
            </w:r>
          </w:p>
        </w:tc>
      </w:tr>
      <w:tr w:rsidR="00FD4744" w:rsidRPr="009F64D6" w:rsidTr="002F28BB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18,0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20E40">
            <w:pPr>
              <w:jc w:val="center"/>
            </w:pPr>
            <w:r>
              <w:t>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20E40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20E40">
            <w:pPr>
              <w:jc w:val="center"/>
            </w:pPr>
            <w:r w:rsidRPr="009F64D6">
              <w:t>60,0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766D33">
            <w:pPr>
              <w:jc w:val="center"/>
            </w:pPr>
            <w:r w:rsidRPr="000B1EFC">
              <w:t>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766D33">
            <w:pPr>
              <w:jc w:val="center"/>
            </w:pPr>
            <w:r w:rsidRPr="000B1EFC">
              <w:t>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45599">
            <w:r w:rsidRPr="009F64D6"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035AF0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035AF0">
            <w:pPr>
              <w:jc w:val="center"/>
            </w:pPr>
            <w:r w:rsidRPr="009F64D6">
              <w:t>40,0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45599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40,0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45599">
            <w:r w:rsidRPr="009F64D6">
              <w:t>Управление резервными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40,0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45599">
            <w:r w:rsidRPr="009F64D6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40,0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4559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40,0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45599">
            <w:r w:rsidRPr="009F64D6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870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40,0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444E1">
            <w:pPr>
              <w:jc w:val="center"/>
            </w:pPr>
            <w:r>
              <w:t>7881,8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 w:rsidRPr="009F64D6">
              <w:t>4599,0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 w:rsidRPr="009F64D6">
              <w:t>3539,0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E4B07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E4B07">
            <w:pPr>
              <w:jc w:val="center"/>
            </w:pPr>
            <w:r w:rsidRPr="009F64D6">
              <w:t>347,6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347,6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549A4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549A4">
            <w:pPr>
              <w:jc w:val="center"/>
            </w:pPr>
            <w:r w:rsidRPr="009F64D6">
              <w:t>337,1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337,1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337,1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FD4744" w:rsidRPr="009F64D6" w:rsidRDefault="00FD4744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549A4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549A4">
            <w:pPr>
              <w:jc w:val="center"/>
            </w:pPr>
            <w:r w:rsidRPr="009F64D6">
              <w:t>10,5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10,5</w:t>
            </w:r>
          </w:p>
        </w:tc>
      </w:tr>
      <w:tr w:rsidR="00FD4744" w:rsidRPr="009F64D6" w:rsidTr="002B3FE3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110</w:t>
            </w:r>
          </w:p>
          <w:p w:rsidR="00FD4744" w:rsidRPr="009F64D6" w:rsidRDefault="00FD474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10,5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5949,5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4101,4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3041,4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A3D24">
            <w:r w:rsidRPr="009F64D6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  <w:r w:rsidRPr="009F64D6">
              <w:t>780,0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A3D24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780,0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A3D2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797,4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710,0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A3D2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>
              <w:t>797,4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710,0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A3D24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102,6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A3D24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>
              <w:t>102,6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70,0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820,5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695,7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>
              <w:t>820,5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695,7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560,7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560,7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303,0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135,0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>
              <w:t>303,0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135,0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4229,0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2615,7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1565,7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4174,0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2565,7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1515,7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3088,0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1415,7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>
              <w:t>3088,0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1415,7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1086,0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>
              <w:t>1086,0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rPr>
                <w:iCs/>
              </w:rPr>
            </w:pPr>
            <w:r w:rsidRPr="009F64D6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B364E">
            <w:pPr>
              <w:jc w:val="center"/>
            </w:pPr>
            <w:r>
              <w:t>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  <w:r w:rsidRPr="009F64D6">
              <w:t>50,0</w:t>
            </w:r>
          </w:p>
        </w:tc>
      </w:tr>
      <w:tr w:rsidR="00FD4744" w:rsidRPr="009F64D6" w:rsidTr="00654D18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pPr>
              <w:rPr>
                <w:iCs/>
              </w:rPr>
            </w:pPr>
            <w:r w:rsidRPr="009F64D6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</w:t>
            </w:r>
            <w:r>
              <w:t>5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pPr>
              <w:rPr>
                <w:iCs/>
              </w:rPr>
            </w:pPr>
            <w:r w:rsidRPr="009F64D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</w:t>
            </w:r>
            <w:r>
              <w:t>5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8A504F" w:rsidRDefault="00FD4744" w:rsidP="004B7E93">
            <w:pPr>
              <w:rPr>
                <w:iCs/>
              </w:rPr>
            </w:pPr>
            <w:r w:rsidRPr="008A504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>
              <w:t>159,5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8A504F" w:rsidRDefault="00FD4744" w:rsidP="004B7E93">
            <w:pPr>
              <w:rPr>
                <w:iCs/>
              </w:rPr>
            </w:pPr>
            <w:r w:rsidRPr="008A504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>
              <w:t>159,5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8A504F" w:rsidRDefault="00FD4744" w:rsidP="004B7E93">
            <w:pPr>
              <w:rPr>
                <w:iCs/>
              </w:rPr>
            </w:pPr>
            <w:r w:rsidRPr="008A504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131C13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>
              <w:t>159,5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5F78A3" w:rsidRDefault="00FD4744" w:rsidP="004B7E93">
            <w:pPr>
              <w:rPr>
                <w:iCs/>
              </w:rPr>
            </w:pPr>
            <w:r w:rsidRPr="005F78A3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 xml:space="preserve">200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>
              <w:t>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5F78A3" w:rsidRDefault="00FD4744" w:rsidP="004B7E93">
            <w:pPr>
              <w:rPr>
                <w:iCs/>
              </w:rPr>
            </w:pPr>
            <w:r w:rsidRPr="005F78A3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>
              <w:t>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5F78A3" w:rsidRDefault="00FD4744" w:rsidP="004B7E93">
            <w:pPr>
              <w:rPr>
                <w:iCs/>
              </w:rPr>
            </w:pPr>
            <w:r w:rsidRPr="005F78A3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>
              <w:t>153,9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5F78A3" w:rsidRDefault="00FD4744" w:rsidP="004B7E93">
            <w:pPr>
              <w:rPr>
                <w:iCs/>
              </w:rPr>
            </w:pPr>
            <w:r w:rsidRPr="005F78A3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>
              <w:t>153,9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both"/>
            </w:pPr>
            <w:r w:rsidRPr="009F64D6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  <w:r w:rsidRPr="009F64D6">
              <w:t>82 0 00 00000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  <w:r>
              <w:t>594,0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  <w:r w:rsidRPr="009F64D6">
              <w:t>150,0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both"/>
            </w:pPr>
            <w:r w:rsidRPr="009F64D6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  <w:r w:rsidRPr="009F64D6">
              <w:t>82 0 01 00000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BB364E">
            <w:pPr>
              <w:jc w:val="center"/>
            </w:pPr>
            <w:r w:rsidRPr="00A00330">
              <w:t>594,0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150,0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both"/>
            </w:pPr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BB364E">
            <w:pPr>
              <w:jc w:val="center"/>
            </w:pPr>
            <w:r w:rsidRPr="00A00330">
              <w:t>594,0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150,0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BB364E">
            <w:pPr>
              <w:jc w:val="center"/>
            </w:pPr>
            <w:r w:rsidRPr="00A00330">
              <w:t>594,0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150,0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BB364E">
            <w:pPr>
              <w:jc w:val="center"/>
            </w:pPr>
            <w:r w:rsidRPr="00A00330">
              <w:t>594,0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150,0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674097" w:rsidRDefault="00FD4744" w:rsidP="00861177">
            <w:pPr>
              <w:jc w:val="both"/>
            </w:pPr>
            <w:r w:rsidRPr="00674097">
              <w:t>Муниципальная п</w:t>
            </w:r>
            <w:r>
              <w:t>ро</w:t>
            </w:r>
            <w:r w:rsidRPr="00674097">
              <w:t>грамма "Профилактика терроризма и экстремизма в Озинском муниципальном районе Саратовской области на 208-2020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674097" w:rsidRDefault="00FD4744" w:rsidP="00861177">
            <w:pPr>
              <w:jc w:val="both"/>
            </w:pPr>
            <w:r w:rsidRPr="00674097">
              <w:t>Основное мероприятие "Профилактика терроризма и экстремизма в Озинском муниципальном районе Саратовской области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674097" w:rsidRDefault="00FD4744" w:rsidP="00861177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674097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674097" w:rsidRDefault="00FD4744" w:rsidP="008611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674097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674097" w:rsidRDefault="00FD4744" w:rsidP="008611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674097" w:rsidRDefault="00FD4744" w:rsidP="007873E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674097" w:rsidRDefault="00FD4744" w:rsidP="007E62FB">
            <w:pPr>
              <w:jc w:val="both"/>
            </w:pPr>
            <w:r w:rsidRPr="00674097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3B34C7" w:rsidRDefault="00FD4744" w:rsidP="00674097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674097">
            <w:pPr>
              <w:jc w:val="center"/>
            </w:pPr>
            <w:r>
              <w:t>771,2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674097" w:rsidRDefault="00FD4744" w:rsidP="007E62FB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3B34C7" w:rsidRDefault="00FD4744" w:rsidP="00674097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BB364E">
            <w:pPr>
              <w:jc w:val="center"/>
            </w:pPr>
            <w:r w:rsidRPr="00B154D3">
              <w:t>771,2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674097" w:rsidRDefault="00FD4744" w:rsidP="007E62FB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674097" w:rsidRDefault="00FD4744" w:rsidP="00674097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BB364E">
            <w:pPr>
              <w:jc w:val="center"/>
            </w:pPr>
            <w:r w:rsidRPr="00B154D3">
              <w:t>771,2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674097" w:rsidRDefault="00FD4744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674097" w:rsidRDefault="00FD4744" w:rsidP="00861177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BB364E">
            <w:pPr>
              <w:jc w:val="center"/>
            </w:pPr>
            <w:r w:rsidRPr="00B154D3">
              <w:t>771,2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674097" w:rsidRDefault="00FD4744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674097" w:rsidRDefault="00FD4744" w:rsidP="00861177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BB364E">
            <w:pPr>
              <w:jc w:val="center"/>
            </w:pPr>
            <w:r w:rsidRPr="00B154D3">
              <w:t>771,2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  <w:r w:rsidRPr="009F64D6">
              <w:t>900,0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pPr>
              <w:rPr>
                <w:iCs/>
              </w:rPr>
            </w:pPr>
            <w:r w:rsidRPr="009F64D6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900,0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900,0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900,0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  <w:r w:rsidRPr="009F64D6">
              <w:t>600,0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A7A15">
            <w:r w:rsidRPr="009F64D6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  <w:r w:rsidRPr="009F64D6">
              <w:t>300,0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A7A15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A7A15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27803,7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>
              <w:t>15954,3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>
              <w:t>17139,4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pPr>
              <w:rPr>
                <w:iCs/>
              </w:rPr>
            </w:pPr>
            <w:r w:rsidRPr="009F64D6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pPr>
              <w:rPr>
                <w:iCs/>
              </w:rPr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pPr>
              <w:rPr>
                <w:iCs/>
              </w:rPr>
            </w:pPr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E1E13">
            <w:pPr>
              <w:rPr>
                <w:iCs/>
              </w:rPr>
            </w:pPr>
            <w:r w:rsidRPr="009F64D6">
              <w:rPr>
                <w:iCs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животных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93E06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93E06">
            <w:pPr>
              <w:jc w:val="center"/>
            </w:pPr>
            <w:r w:rsidRPr="009F64D6">
              <w:t>5,4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5,4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5,4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E1E13">
            <w:pPr>
              <w:rPr>
                <w:iCs/>
              </w:rPr>
            </w:pPr>
            <w:r w:rsidRPr="009F64D6">
              <w:rPr>
                <w:iCs/>
              </w:rPr>
              <w:t>Проведение мероприятий по отлову и содержанию животных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93E06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93E06">
            <w:pPr>
              <w:jc w:val="center"/>
            </w:pPr>
            <w:r w:rsidRPr="009F64D6">
              <w:t>194,6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194,6</w:t>
            </w:r>
          </w:p>
        </w:tc>
      </w:tr>
      <w:tr w:rsidR="00FD4744" w:rsidRPr="009F64D6" w:rsidTr="000F19A0">
        <w:trPr>
          <w:gridBefore w:val="1"/>
          <w:trHeight w:val="7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194,6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46778">
            <w:pPr>
              <w:jc w:val="both"/>
            </w:pPr>
            <w:r w:rsidRPr="009F64D6">
              <w:t>Дорожное хозяйство(дорожные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27287,7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16939,4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9C63B4">
            <w:r w:rsidRPr="009F64D6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85 0 00 00000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>
              <w:t>27287,7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>
              <w:t>16939,4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9C63B4">
            <w:pPr>
              <w:jc w:val="both"/>
            </w:pPr>
            <w:r w:rsidRPr="009F64D6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85 0 01 00000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  <w:r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>
              <w:t>16939,4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46778">
            <w:pPr>
              <w:jc w:val="both"/>
            </w:pPr>
            <w:r w:rsidRPr="009F64D6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C069E3">
            <w:pPr>
              <w:jc w:val="center"/>
            </w:pPr>
            <w:r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>
              <w:t>16939,4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674097">
            <w:pPr>
              <w:jc w:val="center"/>
            </w:pPr>
            <w:r w:rsidRPr="00367C67"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>
              <w:t>16939,4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674097">
            <w:pPr>
              <w:jc w:val="center"/>
            </w:pPr>
            <w:r w:rsidRPr="00367C67"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>
              <w:t>16939,4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430D0">
            <w:pPr>
              <w:jc w:val="both"/>
            </w:pPr>
            <w:r w:rsidRPr="009F64D6">
              <w:t xml:space="preserve">Основное мероприятие "Обеспечение капитального ремонта и  ремонта автомобильных дорог общего пользования местного значения </w:t>
            </w:r>
            <w:r>
              <w:t>муниципальных районов области</w:t>
            </w:r>
            <w:r w:rsidRPr="009F64D6">
              <w:t xml:space="preserve">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200DF">
            <w:pPr>
              <w:jc w:val="center"/>
            </w:pPr>
            <w:r w:rsidRPr="009F64D6">
              <w:t>85 0 02 00000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24B6C">
            <w:pPr>
              <w:jc w:val="center"/>
            </w:pPr>
            <w:r w:rsidRPr="009F64D6">
              <w:t>10004,3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0758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0758F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87300A">
            <w:pPr>
              <w:jc w:val="both"/>
            </w:pPr>
            <w:r w:rsidRPr="009F64D6">
              <w:t>Обеспечение капитального ремонта и  ремонта автомобильных дорог общего пользования местного значения</w:t>
            </w:r>
            <w:r>
              <w:t xml:space="preserve"> муниципальных районов области</w:t>
            </w:r>
            <w:r w:rsidRPr="009F64D6">
              <w:t xml:space="preserve">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069E3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D</w:t>
            </w:r>
            <w:r w:rsidRPr="009F64D6">
              <w:t>7</w:t>
            </w:r>
            <w: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E5209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C069E3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E5209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C069E3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55DD5">
            <w:pPr>
              <w:jc w:val="both"/>
            </w:pPr>
            <w:r w:rsidRPr="009F64D6">
              <w:t>Обеспечение капитального ремонта и  ремонта автомобильных дорог общего пользования местного значения</w:t>
            </w:r>
            <w:r>
              <w:t xml:space="preserve"> муниципальных районов области</w:t>
            </w:r>
            <w:r w:rsidRPr="009F64D6">
              <w:t xml:space="preserve"> за счет </w:t>
            </w:r>
            <w:r>
              <w:t xml:space="preserve">местного бюджета (или за счет </w:t>
            </w:r>
            <w:r w:rsidRPr="009F64D6">
              <w:t xml:space="preserve">средств </w:t>
            </w:r>
            <w:r>
              <w:t xml:space="preserve">муниципального </w:t>
            </w:r>
            <w:r w:rsidRPr="009F64D6">
              <w:t xml:space="preserve"> дорожного фонда</w:t>
            </w:r>
            <w: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069E3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S</w:t>
            </w:r>
            <w:r w:rsidRPr="009F64D6">
              <w:t>7</w:t>
            </w:r>
            <w: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E5209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C069E3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E5209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C069E3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59710C" w:rsidRDefault="00FD4744" w:rsidP="00DE5209">
            <w:pPr>
              <w:jc w:val="both"/>
            </w:pPr>
            <w:r w:rsidRPr="0059710C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E5209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E5209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E5209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6B16F2" w:rsidRDefault="00FD4744" w:rsidP="00C069E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>
              <w:t>316,0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B364E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59710C" w:rsidRDefault="00FD4744" w:rsidP="00DE5209">
            <w:pPr>
              <w:jc w:val="both"/>
            </w:pPr>
            <w:r w:rsidRPr="0059710C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6B16F2" w:rsidRDefault="00FD4744" w:rsidP="00C069E3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BB364E">
            <w:pPr>
              <w:jc w:val="center"/>
            </w:pPr>
            <w:r w:rsidRPr="00ED5FB8">
              <w:t>316,0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B364E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674097" w:rsidRDefault="00FD4744" w:rsidP="002437B0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6B16F2" w:rsidRDefault="00FD4744" w:rsidP="00C069E3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BB364E">
            <w:pPr>
              <w:jc w:val="center"/>
            </w:pPr>
            <w:r w:rsidRPr="00ED5FB8">
              <w:t>316,0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B364E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674097" w:rsidRDefault="00FD4744" w:rsidP="002437B0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59710C" w:rsidRDefault="00FD4744" w:rsidP="00C069E3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BB364E">
            <w:pPr>
              <w:jc w:val="center"/>
            </w:pPr>
            <w:r w:rsidRPr="00ED5FB8">
              <w:t>316,0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B364E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437B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59710C" w:rsidRDefault="00FD4744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BB364E">
            <w:pPr>
              <w:jc w:val="center"/>
            </w:pPr>
            <w:r w:rsidRPr="00ED5FB8">
              <w:t>316,0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B364E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437B0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59710C" w:rsidRDefault="00FD4744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5500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BB364E">
            <w:pPr>
              <w:jc w:val="center"/>
            </w:pPr>
            <w:r w:rsidRPr="00ED5FB8">
              <w:t>316,0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B364E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1044,4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550,0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>
              <w:t>594,4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550,0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E157EB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E157EB">
            <w:pPr>
              <w:jc w:val="center"/>
            </w:pPr>
            <w:r w:rsidRPr="009F64D6">
              <w:t>500,0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both"/>
            </w:pPr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50006">
            <w:pPr>
              <w:jc w:val="center"/>
            </w:pPr>
            <w:r>
              <w:t>94,4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50,0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both"/>
            </w:pPr>
            <w:r w:rsidRPr="009F64D6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BB364E">
            <w:pPr>
              <w:jc w:val="center"/>
            </w:pPr>
            <w:r w:rsidRPr="00D767BF">
              <w:t>94,4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BB364E">
            <w:pPr>
              <w:jc w:val="center"/>
            </w:pPr>
            <w:r w:rsidRPr="00D767BF">
              <w:t>94,4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BB364E">
            <w:pPr>
              <w:jc w:val="center"/>
            </w:pPr>
            <w:r w:rsidRPr="00D767BF">
              <w:t>94,4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BB364E">
            <w:pPr>
              <w:jc w:val="center"/>
            </w:pPr>
            <w:r w:rsidRPr="00D767BF">
              <w:t>94,4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both"/>
            </w:pPr>
            <w:r w:rsidRPr="002437B0"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AE6BA1" w:rsidRDefault="00FD4744" w:rsidP="002437B0">
            <w:pPr>
              <w:jc w:val="center"/>
            </w:pPr>
            <w:r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both"/>
            </w:pPr>
            <w:r w:rsidRPr="002437B0">
              <w:t>Муниципальная программа "Обеспечение населения питьевой водой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>
              <w:t>58 0 00 00000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both"/>
            </w:pPr>
            <w:r w:rsidRPr="002437B0">
              <w:t>Основное мероприятие "Обеспечение населения питьевой водой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>
              <w:t>58 0 01 00000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both"/>
            </w:pPr>
            <w:r w:rsidRPr="002437B0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2437B0" w:rsidRDefault="00FD4744" w:rsidP="002437B0">
            <w:pPr>
              <w:jc w:val="center"/>
            </w:pPr>
            <w:r>
              <w:t xml:space="preserve">58 0 01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437B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437B0">
            <w:pPr>
              <w:jc w:val="center"/>
            </w:pPr>
            <w:r w:rsidRPr="00472F7B">
              <w:t xml:space="preserve">58 0 01 </w:t>
            </w:r>
            <w:r w:rsidRPr="00472F7B">
              <w:rPr>
                <w:lang w:val="en-US"/>
              </w:rPr>
              <w:t>Z</w:t>
            </w:r>
            <w:r w:rsidRPr="00472F7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437B0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437B0">
            <w:pPr>
              <w:jc w:val="center"/>
            </w:pPr>
            <w:r w:rsidRPr="00472F7B">
              <w:t xml:space="preserve">58 0 01 </w:t>
            </w:r>
            <w:r w:rsidRPr="00472F7B">
              <w:rPr>
                <w:lang w:val="en-US"/>
              </w:rPr>
              <w:t>Z</w:t>
            </w:r>
            <w:r w:rsidRPr="00472F7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Культура и 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147D5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147D5">
            <w:pPr>
              <w:jc w:val="center"/>
            </w:pPr>
            <w:r w:rsidRPr="009F64D6">
              <w:t>200,0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3336,5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 w:rsidRPr="009F64D6">
              <w:t>2147,0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overflowPunct/>
              <w:autoSpaceDE/>
              <w:adjustRightInd/>
              <w:jc w:val="center"/>
            </w:pPr>
            <w:r w:rsidRPr="009F64D6">
              <w:t>2260,1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625C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625C">
            <w:pPr>
              <w:jc w:val="both"/>
            </w:pPr>
            <w:r w:rsidRPr="009F64D6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76 1 00 00000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437B0">
            <w:pPr>
              <w:jc w:val="center"/>
            </w:pPr>
            <w:r w:rsidRPr="00EB00B1"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625C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437B0">
            <w:pPr>
              <w:jc w:val="center"/>
            </w:pPr>
            <w:r w:rsidRPr="00EB00B1"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625C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437B0">
            <w:pPr>
              <w:jc w:val="center"/>
            </w:pPr>
            <w:r w:rsidRPr="00EB00B1"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8625C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437B0">
            <w:pPr>
              <w:jc w:val="center"/>
            </w:pPr>
            <w:r w:rsidRPr="00EB00B1"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200,0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93BC7">
            <w:pPr>
              <w:jc w:val="both"/>
            </w:pPr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2165,8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1885,1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1996,0</w:t>
            </w:r>
          </w:p>
        </w:tc>
      </w:tr>
      <w:tr w:rsidR="00FD4744" w:rsidRPr="009F64D6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4744" w:rsidRPr="009F64D6" w:rsidRDefault="00FD4744" w:rsidP="00C45A02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1842,0</w:t>
            </w:r>
          </w:p>
        </w:tc>
      </w:tr>
      <w:tr w:rsidR="00FD4744" w:rsidRPr="009F64D6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4744" w:rsidRPr="009F64D6" w:rsidRDefault="00FD4744" w:rsidP="00C45A02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1842,0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45A02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F2D69">
            <w:pPr>
              <w:jc w:val="center"/>
            </w:pPr>
            <w:r w:rsidRPr="009F64D6">
              <w:t>70 3 00 77</w:t>
            </w:r>
            <w: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1842,0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45A0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32,6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45A02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32,6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45A02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1687,5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1809,4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45A02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1687,5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1809,4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93BC7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447,9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154,0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93BC7">
            <w:pPr>
              <w:jc w:val="both"/>
            </w:pPr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437B0">
            <w:pPr>
              <w:jc w:val="center"/>
            </w:pPr>
            <w:r w:rsidRPr="00772A27">
              <w:t>447,9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154,0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93BC7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437B0">
            <w:pPr>
              <w:jc w:val="center"/>
            </w:pPr>
            <w:r w:rsidRPr="00772A27">
              <w:t>447,9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154,0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93BC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5,4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93BC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>
              <w:t>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5,4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93BC7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>
              <w:t>440,0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148,6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93BC7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>
              <w:t>440,0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148,6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93BC7">
            <w:pPr>
              <w:jc w:val="both"/>
            </w:pPr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64,1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93BC7">
            <w:pPr>
              <w:jc w:val="both"/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64,1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93BC7">
            <w:pPr>
              <w:jc w:val="both"/>
            </w:pPr>
            <w:r w:rsidRPr="009F64D6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64,1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05050">
            <w:pPr>
              <w:jc w:val="both"/>
            </w:pPr>
            <w:r w:rsidRPr="009F64D6">
              <w:t xml:space="preserve">Осуществление  </w:t>
            </w:r>
            <w:r>
              <w:t xml:space="preserve">органами местного самоуправления отдельных государственных полномочий по осуществлению </w:t>
            </w:r>
            <w:r w:rsidRPr="009F64D6">
              <w:t>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64,1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0505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64,1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393BC7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64,1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279662,1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296398,1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336475,2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Cs/>
              </w:rPr>
            </w:pPr>
            <w:r>
              <w:rPr>
                <w:bCs/>
              </w:rPr>
              <w:t>274736,9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Cs/>
              </w:rPr>
            </w:pPr>
            <w:r>
              <w:rPr>
                <w:bCs/>
              </w:rPr>
              <w:t>291486,8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Cs/>
              </w:rPr>
            </w:pPr>
            <w:r>
              <w:rPr>
                <w:bCs/>
              </w:rPr>
              <w:t>331563,9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300F3">
            <w:pPr>
              <w:jc w:val="center"/>
              <w:rPr>
                <w:bCs/>
              </w:rPr>
            </w:pPr>
            <w:r>
              <w:rPr>
                <w:bCs/>
              </w:rPr>
              <w:t>79114,8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9736B">
            <w:pPr>
              <w:jc w:val="center"/>
            </w:pPr>
            <w:r w:rsidRPr="009F64D6">
              <w:t>75087,9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9736B">
            <w:pPr>
              <w:jc w:val="center"/>
            </w:pPr>
            <w:r w:rsidRPr="009F64D6">
              <w:t>75350,2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927EC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927EC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927EC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927EC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FD4744" w:rsidRPr="009F64D6" w:rsidRDefault="00FD4744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927EC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927EC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927EC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9C63B4">
            <w:r w:rsidRPr="009F64D6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300F3">
            <w:pPr>
              <w:jc w:val="center"/>
              <w:rPr>
                <w:bCs/>
              </w:rPr>
            </w:pPr>
            <w:r>
              <w:rPr>
                <w:bCs/>
              </w:rPr>
              <w:t>74751,3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9736B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9736B">
            <w:pPr>
              <w:jc w:val="center"/>
            </w:pPr>
            <w:r w:rsidRPr="009F64D6">
              <w:t>70986,7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>
              <w:rPr>
                <w:bCs/>
              </w:rPr>
              <w:t>74751,3</w:t>
            </w:r>
            <w:r w:rsidRPr="009F64D6">
              <w:rPr>
                <w:bCs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70986,7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Cs/>
              </w:rPr>
            </w:pPr>
            <w:r>
              <w:rPr>
                <w:bCs/>
              </w:rPr>
              <w:t>26214,9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9736B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9736B">
            <w:pPr>
              <w:jc w:val="center"/>
            </w:pPr>
            <w:r w:rsidRPr="009F64D6">
              <w:t>22221,9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515368">
            <w:pPr>
              <w:jc w:val="center"/>
            </w:pPr>
            <w:r w:rsidRPr="00B973CE">
              <w:rPr>
                <w:bCs/>
              </w:rPr>
              <w:t>26214,9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04E5E">
            <w:pPr>
              <w:jc w:val="center"/>
            </w:pPr>
            <w:r w:rsidRPr="009F64D6">
              <w:t>22221,9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515368">
            <w:pPr>
              <w:jc w:val="center"/>
            </w:pPr>
            <w:r w:rsidRPr="00B973CE">
              <w:rPr>
                <w:bCs/>
              </w:rPr>
              <w:t>26214,9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04E5E">
            <w:pPr>
              <w:jc w:val="center"/>
            </w:pPr>
            <w:r w:rsidRPr="009F64D6">
              <w:t>22221,9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515368">
            <w:pPr>
              <w:jc w:val="center"/>
            </w:pPr>
            <w:r w:rsidRPr="00B973CE">
              <w:rPr>
                <w:bCs/>
              </w:rPr>
              <w:t>26214,9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04E5E">
            <w:pPr>
              <w:jc w:val="center"/>
            </w:pPr>
            <w:r w:rsidRPr="009F64D6">
              <w:t>22221,9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23 1 02 00000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48536,4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48021,5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48764,8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430D0">
            <w:r>
              <w:t>Финансовое о</w:t>
            </w:r>
            <w:r w:rsidRPr="009F64D6">
              <w:t>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430D0">
            <w:r>
              <w:t>Частичное финансирование р</w:t>
            </w:r>
            <w:r w:rsidRPr="009F64D6">
              <w:t>асход</w:t>
            </w:r>
            <w:r>
              <w:t>ов</w:t>
            </w:r>
            <w:r w:rsidRPr="009F64D6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0C77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0C77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955E36">
            <w:pPr>
              <w:jc w:val="center"/>
              <w:rPr>
                <w:bCs/>
              </w:rPr>
            </w:pPr>
            <w:r>
              <w:rPr>
                <w:bCs/>
              </w:rPr>
              <w:t>178716,0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9736B">
            <w:pPr>
              <w:jc w:val="center"/>
              <w:rPr>
                <w:bCs/>
              </w:rPr>
            </w:pPr>
            <w:r>
              <w:rPr>
                <w:bCs/>
              </w:rPr>
              <w:t>200109,0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9736B">
            <w:pPr>
              <w:jc w:val="center"/>
              <w:rPr>
                <w:bCs/>
              </w:rPr>
            </w:pPr>
            <w:r>
              <w:rPr>
                <w:bCs/>
              </w:rPr>
              <w:t>239790,4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359,</w:t>
            </w:r>
            <w:r>
              <w:rPr>
                <w:bCs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E4B07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5E4B07">
            <w:pPr>
              <w:jc w:val="center"/>
            </w:pPr>
            <w:r w:rsidRPr="009F64D6">
              <w:t>359,4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359,</w:t>
            </w:r>
            <w:r>
              <w:rPr>
                <w:bCs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359,4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0C7761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0C7761">
            <w:pPr>
              <w:jc w:val="center"/>
            </w:pPr>
            <w:r w:rsidRPr="009F64D6">
              <w:t>348,6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348,6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348,6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FD4744" w:rsidRPr="009F64D6" w:rsidRDefault="00FD4744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</w:t>
            </w:r>
            <w:r>
              <w:rPr>
                <w:bCs/>
              </w:rPr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0C7761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0C7761">
            <w:pPr>
              <w:jc w:val="center"/>
            </w:pPr>
            <w:r w:rsidRPr="009F64D6">
              <w:t>10,8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</w:t>
            </w:r>
            <w:r>
              <w:rPr>
                <w:bCs/>
              </w:rPr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10,8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00594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</w:t>
            </w:r>
            <w:r>
              <w:rPr>
                <w:bCs/>
              </w:rPr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</w:pPr>
            <w:r w:rsidRPr="009F64D6">
              <w:t>10,8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9C63B4">
            <w:r w:rsidRPr="009F64D6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81EB0">
            <w:pPr>
              <w:jc w:val="center"/>
              <w:rPr>
                <w:bCs/>
              </w:rPr>
            </w:pPr>
            <w:r>
              <w:rPr>
                <w:bCs/>
              </w:rPr>
              <w:t>178356,5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81EB0">
            <w:pPr>
              <w:jc w:val="center"/>
              <w:rPr>
                <w:bCs/>
              </w:rPr>
            </w:pPr>
            <w:r>
              <w:rPr>
                <w:bCs/>
              </w:rPr>
              <w:t>199749,7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681EB0">
            <w:pPr>
              <w:jc w:val="center"/>
              <w:rPr>
                <w:bCs/>
              </w:rPr>
            </w:pPr>
            <w:r>
              <w:rPr>
                <w:bCs/>
              </w:rPr>
              <w:t>239431,0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955E36">
            <w:pPr>
              <w:jc w:val="center"/>
              <w:rPr>
                <w:bCs/>
              </w:rPr>
            </w:pPr>
            <w:r>
              <w:rPr>
                <w:bCs/>
              </w:rPr>
              <w:t>178356,5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955E36">
            <w:pPr>
              <w:jc w:val="center"/>
              <w:rPr>
                <w:bCs/>
              </w:rPr>
            </w:pPr>
            <w:r>
              <w:rPr>
                <w:bCs/>
              </w:rPr>
              <w:t>199749,7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955E36">
            <w:pPr>
              <w:jc w:val="center"/>
              <w:rPr>
                <w:bCs/>
              </w:rPr>
            </w:pPr>
            <w:r>
              <w:rPr>
                <w:bCs/>
              </w:rPr>
              <w:t>239431,0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>
              <w:rPr>
                <w:bCs/>
              </w:rPr>
              <w:t>17532,3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>
              <w:rPr>
                <w:bCs/>
              </w:rPr>
              <w:t>15626,0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515368">
            <w:pPr>
              <w:jc w:val="center"/>
            </w:pPr>
            <w:r w:rsidRPr="00D70CBA">
              <w:rPr>
                <w:bCs/>
              </w:rPr>
              <w:t>17532,3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15626,0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515368">
            <w:pPr>
              <w:jc w:val="center"/>
            </w:pPr>
            <w:r w:rsidRPr="00D70CBA">
              <w:rPr>
                <w:bCs/>
              </w:rPr>
              <w:t>17532,3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15626,0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515368">
            <w:pPr>
              <w:jc w:val="center"/>
            </w:pPr>
            <w:r w:rsidRPr="00D70CBA">
              <w:rPr>
                <w:bCs/>
              </w:rPr>
              <w:t>17532,3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15626,0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23 2 02 00000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>
              <w:rPr>
                <w:bCs/>
              </w:rPr>
              <w:t>151516,8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173939,3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189033,9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FA3282" w:rsidRDefault="00FD4744" w:rsidP="0047531F">
            <w:r>
              <w:t>Частичное финансирование р</w:t>
            </w:r>
            <w:r w:rsidRPr="00FA3282">
              <w:t>асход</w:t>
            </w:r>
            <w:r>
              <w:t>ов</w:t>
            </w:r>
            <w:r w:rsidRPr="00FA3282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r>
              <w:t>Финансовое о</w:t>
            </w:r>
            <w:r w:rsidRPr="009F64D6">
              <w:t>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FD4744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FD4744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CD7AA7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>
              <w:t>23 2 03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DC3438">
            <w:pPr>
              <w:jc w:val="center"/>
              <w:rPr>
                <w:bCs/>
              </w:rPr>
            </w:pPr>
            <w:r>
              <w:rPr>
                <w:bCs/>
              </w:rPr>
              <w:t>4433,0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D4744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CD7AA7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D7AA7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D4744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D4744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D4744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r w:rsidRPr="00515368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515368" w:rsidRDefault="00FD4744" w:rsidP="0047531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133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D4744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515368" w:rsidRDefault="00FD4744" w:rsidP="002E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D4744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515368" w:rsidRDefault="00FD4744" w:rsidP="002E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D4744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5665A">
            <w:r w:rsidRPr="000A36C3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5665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5665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5665A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A5665A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A5665A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297901" w:rsidRDefault="00FD4744" w:rsidP="00A5665A">
            <w:pPr>
              <w:jc w:val="center"/>
              <w:rPr>
                <w:bCs/>
              </w:rPr>
            </w:pPr>
            <w:r>
              <w:rPr>
                <w:bCs/>
              </w:rPr>
              <w:t>3544,4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297901" w:rsidRDefault="00FD4744" w:rsidP="00A5665A">
            <w:pPr>
              <w:jc w:val="center"/>
              <w:rPr>
                <w:bCs/>
              </w:rPr>
            </w:pPr>
            <w:r>
              <w:rPr>
                <w:bCs/>
              </w:rPr>
              <w:t>8842,4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297901" w:rsidRDefault="00FD4744" w:rsidP="00A5665A">
            <w:pPr>
              <w:jc w:val="center"/>
              <w:rPr>
                <w:bCs/>
              </w:rPr>
            </w:pPr>
            <w:r>
              <w:rPr>
                <w:bCs/>
              </w:rPr>
              <w:t>12567,6</w:t>
            </w:r>
          </w:p>
        </w:tc>
      </w:tr>
      <w:tr w:rsidR="00FD4744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0A36C3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FD4744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FD4744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FD4744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r w:rsidRPr="00170875">
              <w:t>Обеспечение условий для создания центров образования цифрового</w:t>
            </w:r>
            <w:r>
              <w:t xml:space="preserve"> </w:t>
            </w:r>
            <w:r w:rsidRPr="00170875">
              <w:t>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170875" w:rsidRDefault="00FD4744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FD4744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170875" w:rsidRDefault="00FD4744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FD4744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170875" w:rsidRDefault="00FD4744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FD4744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r w:rsidRPr="00170875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FD4744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r w:rsidRPr="00170875">
              <w:t>Создание в общеобразовательных организациях, расположенных в сельской местности</w:t>
            </w:r>
            <w:r>
              <w:t xml:space="preserve"> и малых городах</w:t>
            </w:r>
            <w:r w:rsidRPr="00170875">
              <w:t>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FD4744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FD4744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FD4744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r w:rsidRPr="00955E36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</w:pPr>
            <w:r>
              <w:t>23 2 Е4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FD4744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r w:rsidRPr="00955E36"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</w:pPr>
            <w:r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FD4744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955E36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955E36">
            <w:pPr>
              <w:jc w:val="center"/>
            </w:pPr>
            <w:r w:rsidRPr="0032794B"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FD4744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955E36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955E36">
            <w:pPr>
              <w:jc w:val="center"/>
            </w:pPr>
            <w:r w:rsidRPr="0032794B"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22211,5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>
              <w:rPr>
                <w:bCs/>
              </w:rPr>
              <w:t>2007,2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1560,2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>
              <w:rPr>
                <w:bCs/>
              </w:rPr>
              <w:t>1490,0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973,0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955E36">
            <w:pPr>
              <w:jc w:val="center"/>
            </w:pPr>
            <w:r>
              <w:rPr>
                <w:bCs/>
              </w:rPr>
              <w:t>1490,0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973,0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955E36">
            <w:pPr>
              <w:jc w:val="center"/>
            </w:pPr>
            <w:r>
              <w:t>1021,5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973,0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515368">
            <w:pPr>
              <w:jc w:val="center"/>
            </w:pPr>
            <w:r w:rsidRPr="0043410E">
              <w:t>1021,5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973,0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515368">
            <w:pPr>
              <w:jc w:val="center"/>
            </w:pPr>
            <w:r w:rsidRPr="0043410E">
              <w:t>1021,5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973,0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515368">
            <w:pPr>
              <w:jc w:val="center"/>
            </w:pPr>
            <w:r w:rsidRPr="0043410E">
              <w:t>1021,5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973,0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7A2C0A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>
              <w:t>23 3 06 00000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7A2C0A">
            <w:pPr>
              <w:jc w:val="center"/>
            </w:pPr>
            <w:r w:rsidRPr="00FD5D6D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7A2C0A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7A2C0A">
            <w:pPr>
              <w:jc w:val="center"/>
            </w:pPr>
            <w:r w:rsidRPr="00FD5D6D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A2C0A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7A2C0A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7A2C0A">
            <w:pPr>
              <w:jc w:val="center"/>
            </w:pPr>
            <w:r w:rsidRPr="00FD5D6D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7A2C0A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7A2C0A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>
              <w:t>630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955E36">
            <w:pPr>
              <w:jc w:val="center"/>
            </w:pPr>
            <w:r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534,0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534,0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FA3282" w:rsidRDefault="00FD4744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1187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1187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1187E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1187E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1187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1187E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1187E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1187E">
            <w:pPr>
              <w:jc w:val="center"/>
            </w:pPr>
            <w:r w:rsidRPr="009F64D6">
              <w:t>520,0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520,0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520,0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1298,7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1292,5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470,4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470,4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456,3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456,3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456,3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FD4744" w:rsidRPr="009F64D6" w:rsidRDefault="00FD4744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14,1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14,1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14,1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822,1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79 3 00 00000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822,1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822,1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822,1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822,1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13437,0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overflowPunct/>
              <w:autoSpaceDE/>
              <w:adjustRightInd/>
              <w:jc w:val="center"/>
            </w:pPr>
            <w:r w:rsidRPr="009F64D6">
              <w:t>13498,9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overflowPunct/>
              <w:autoSpaceDE/>
              <w:adjustRightInd/>
              <w:jc w:val="center"/>
            </w:pPr>
            <w:r w:rsidRPr="009F64D6">
              <w:t>13570,6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9C753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FD4744" w:rsidRPr="009F64D6" w:rsidRDefault="00FD4744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FD4744" w:rsidRPr="009F64D6" w:rsidTr="00850FD5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4744" w:rsidRPr="009F64D6" w:rsidRDefault="00FD4744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428,0</w:t>
            </w:r>
          </w:p>
        </w:tc>
      </w:tr>
      <w:tr w:rsidR="00FD4744" w:rsidRPr="009F64D6" w:rsidTr="00850FD5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4744" w:rsidRPr="009F64D6" w:rsidRDefault="00FD4744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428,0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216,7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224,0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>
              <w:rPr>
                <w:bCs/>
              </w:rPr>
              <w:t>189,8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>
              <w:rPr>
                <w:bCs/>
              </w:rPr>
              <w:t>189,8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>
              <w:rPr>
                <w:bCs/>
              </w:rPr>
              <w:t>190,7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>
              <w:rPr>
                <w:bCs/>
              </w:rPr>
              <w:t>161,1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>
              <w:t>167,1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>
              <w:t>174,4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161,1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>
              <w:t>167,1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>
              <w:t>174,4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1622,7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1622,7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1611,9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1601,9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1601,9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>
              <w:rPr>
                <w:bCs/>
              </w:rPr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>
              <w:rPr>
                <w:bCs/>
              </w:rPr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DC34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DC34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0758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0758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0758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0758F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0758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F0758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5030,6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5030,6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2848,2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2848,2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both"/>
            </w:pPr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both"/>
            </w:pPr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3382,7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3377,5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3377,5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3377,5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</w:t>
            </w:r>
            <w:r>
              <w:rPr>
                <w:bCs/>
              </w:rPr>
              <w:t>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>
              <w:rPr>
                <w:bCs/>
              </w:rPr>
              <w:t>2755,3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>
              <w:rPr>
                <w:bCs/>
              </w:rPr>
              <w:t>621,4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>
              <w:rPr>
                <w:bCs/>
              </w:rPr>
              <w:t>621,4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DC3438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r w:rsidRPr="009F64D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DC3438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rPr>
                <w:bCs/>
              </w:rPr>
            </w:pPr>
            <w:r w:rsidRPr="009F64D6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>
              <w:rPr>
                <w:bCs/>
              </w:rPr>
              <w:t>4925,2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150,0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150,0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150,0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150,0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150,0</w:t>
            </w:r>
          </w:p>
        </w:tc>
      </w:tr>
      <w:tr w:rsidR="00FD4744" w:rsidRPr="009F64D6" w:rsidTr="00325854">
        <w:trPr>
          <w:gridBefore w:val="1"/>
          <w:trHeight w:val="4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150,0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>
              <w:rPr>
                <w:bCs/>
              </w:rPr>
              <w:t>4775,2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</w:tr>
      <w:tr w:rsidR="00FD4744" w:rsidRPr="009F64D6" w:rsidTr="006D0623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4744" w:rsidRPr="009F64D6" w:rsidRDefault="00FD4744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FD4744" w:rsidRPr="009F64D6" w:rsidTr="006D0623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4744" w:rsidRPr="009F64D6" w:rsidRDefault="00FD4744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rPr>
                <w:spacing w:val="-6"/>
              </w:rPr>
            </w:pPr>
            <w:r w:rsidRPr="009F64D6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r w:rsidRPr="009F64D6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DC3438">
            <w:pPr>
              <w:jc w:val="center"/>
              <w:rPr>
                <w:bCs/>
              </w:rPr>
            </w:pPr>
            <w:r>
              <w:rPr>
                <w:bCs/>
              </w:rPr>
              <w:t>13,8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C854C8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DC3438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C854C8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C854C8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r w:rsidRPr="00C854C8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854C8">
            <w:pPr>
              <w:jc w:val="center"/>
            </w:pPr>
            <w:r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DC3438">
            <w:pPr>
              <w:jc w:val="center"/>
              <w:rPr>
                <w:bCs/>
              </w:rPr>
            </w:pPr>
            <w:r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r w:rsidRPr="00C854C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  <w:r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854C8">
            <w:pPr>
              <w:jc w:val="center"/>
            </w:pPr>
            <w:r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r w:rsidRPr="00C854C8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7032,1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/>
              </w:rPr>
            </w:pPr>
            <w:r>
              <w:rPr>
                <w:b/>
              </w:rPr>
              <w:t>5458,0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/>
              </w:rPr>
            </w:pPr>
            <w:r>
              <w:rPr>
                <w:b/>
              </w:rPr>
              <w:t>4707,0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>
              <w:t>6336,3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>
              <w:rPr>
                <w:bCs/>
              </w:rPr>
              <w:t>4925,4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>
              <w:rPr>
                <w:bCs/>
              </w:rPr>
              <w:t>4165,9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>
              <w:t>6336,3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867FD">
            <w:pPr>
              <w:jc w:val="center"/>
              <w:rPr>
                <w:bCs/>
              </w:rPr>
            </w:pPr>
            <w:r>
              <w:rPr>
                <w:bCs/>
              </w:rPr>
              <w:t>4925,4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D867FD">
            <w:pPr>
              <w:jc w:val="center"/>
              <w:rPr>
                <w:bCs/>
              </w:rPr>
            </w:pPr>
            <w:r>
              <w:rPr>
                <w:bCs/>
              </w:rPr>
              <w:t>4165,9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463,9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463,9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450,0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450,0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450,0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FD4744" w:rsidRPr="009F64D6" w:rsidRDefault="00FD4744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13,9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13,9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13,9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>
              <w:t>5872,4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>
              <w:t>3702,0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7A2C0A">
            <w:pPr>
              <w:jc w:val="center"/>
            </w:pPr>
            <w:r w:rsidRPr="003E050B">
              <w:t>5872,4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>
              <w:t>3702,0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rPr>
                <w:bCs/>
              </w:rPr>
            </w:pPr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7A2C0A">
            <w:pPr>
              <w:jc w:val="center"/>
            </w:pPr>
            <w:r w:rsidRPr="003E050B">
              <w:t>5872,4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>
              <w:t>3702,0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7A2C0A">
            <w:pPr>
              <w:jc w:val="center"/>
            </w:pPr>
            <w:r w:rsidRPr="003E050B">
              <w:t>5872,4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>
              <w:t>3702,0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7A2C0A">
            <w:pPr>
              <w:jc w:val="center"/>
            </w:pPr>
            <w:r w:rsidRPr="003E050B">
              <w:t>5872,4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>
              <w:t>3702,0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7A2C0A">
            <w:pPr>
              <w:jc w:val="center"/>
            </w:pPr>
            <w:r w:rsidRPr="003E050B">
              <w:t>5872,4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47531F">
            <w:pPr>
              <w:jc w:val="center"/>
            </w:pPr>
            <w:r>
              <w:t>3702,0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ED2F14" w:rsidRDefault="00FD4744" w:rsidP="002E4B11">
            <w:r w:rsidRPr="00ED2F1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3E050B" w:rsidRDefault="00FD4744" w:rsidP="007A2C0A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ED2F14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81 </w:t>
            </w:r>
            <w:r>
              <w:t>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ED2F14">
            <w:pPr>
              <w:jc w:val="center"/>
            </w:pPr>
            <w:r w:rsidRPr="006E0AB2">
              <w:t>81 1</w:t>
            </w:r>
            <w:r>
              <w:t xml:space="preserve">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ED2F14">
            <w:pPr>
              <w:jc w:val="center"/>
            </w:pPr>
            <w:r w:rsidRPr="006E0AB2">
              <w:t xml:space="preserve">81 1 01 </w:t>
            </w:r>
            <w: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6E0AB2" w:rsidRDefault="00FD4744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ED2F1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6E0AB2" w:rsidRDefault="00FD4744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ED2F14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6E0AB2" w:rsidRDefault="00FD4744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Default="00FD4744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B2A07">
            <w:pPr>
              <w:jc w:val="center"/>
            </w:pPr>
            <w:r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694,8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541,1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rPr>
                <w:bCs/>
              </w:rPr>
            </w:pPr>
            <w:r w:rsidRPr="009F64D6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rPr>
                <w:bCs/>
              </w:rPr>
            </w:pPr>
            <w:r w:rsidRPr="009F64D6">
              <w:rPr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rPr>
                <w:bCs/>
              </w:rPr>
            </w:pPr>
            <w:r w:rsidRPr="009F64D6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both"/>
            </w:pPr>
            <w:r w:rsidRPr="009F64D6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B71169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</w:tr>
      <w:tr w:rsidR="00FD4744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7B56E6">
            <w:pPr>
              <w:jc w:val="center"/>
            </w:pPr>
            <w:r w:rsidRPr="009F64D6">
              <w:t>-</w:t>
            </w:r>
          </w:p>
        </w:tc>
      </w:tr>
      <w:tr w:rsidR="00FD4744" w:rsidRPr="00CB4D1A" w:rsidTr="005C0EEC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rPr>
                <w:b/>
              </w:rPr>
            </w:pPr>
            <w:r w:rsidRPr="009F64D6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410548,8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9F64D6" w:rsidRDefault="00FD4744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402182,3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D4744" w:rsidRPr="00CB4D1A" w:rsidRDefault="00FD4744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442848,2</w:t>
            </w:r>
          </w:p>
        </w:tc>
      </w:tr>
    </w:tbl>
    <w:p w:rsidR="00FD4744" w:rsidRDefault="00FD4744"/>
    <w:p w:rsidR="00FD4744" w:rsidRDefault="00FD4744"/>
    <w:p w:rsidR="00FD4744" w:rsidRDefault="00FD4744"/>
    <w:p w:rsidR="00FD4744" w:rsidRDefault="00FD4744"/>
    <w:p w:rsidR="00FD4744" w:rsidRDefault="00FD4744"/>
    <w:p w:rsidR="00FD4744" w:rsidRDefault="00FD4744"/>
    <w:p w:rsidR="00FD4744" w:rsidRDefault="00FD4744"/>
    <w:p w:rsidR="00FD4744" w:rsidRDefault="00FD4744"/>
    <w:p w:rsidR="00FD4744" w:rsidRDefault="00FD4744"/>
    <w:p w:rsidR="00FD4744" w:rsidRDefault="00FD4744"/>
    <w:p w:rsidR="00FD4744" w:rsidRDefault="00FD4744"/>
    <w:p w:rsidR="00FD4744" w:rsidRDefault="00FD4744"/>
    <w:p w:rsidR="00FD4744" w:rsidRDefault="00FD4744"/>
    <w:p w:rsidR="00FD4744" w:rsidRDefault="00FD4744"/>
    <w:p w:rsidR="00FD4744" w:rsidRDefault="00FD4744"/>
    <w:p w:rsidR="00FD4744" w:rsidRDefault="00FD4744"/>
    <w:p w:rsidR="00FD4744" w:rsidRDefault="00FD4744"/>
    <w:p w:rsidR="00FD4744" w:rsidRDefault="00FD4744"/>
    <w:p w:rsidR="00FD4744" w:rsidRDefault="00FD4744"/>
    <w:p w:rsidR="00FD4744" w:rsidRDefault="00FD4744"/>
    <w:p w:rsidR="00FD4744" w:rsidRDefault="00FD4744"/>
    <w:p w:rsidR="00FD4744" w:rsidRDefault="00FD4744"/>
    <w:p w:rsidR="00FD4744" w:rsidRDefault="00FD4744"/>
    <w:p w:rsidR="00FD4744" w:rsidRDefault="00FD4744"/>
    <w:p w:rsidR="00FD4744" w:rsidRDefault="00FD4744"/>
    <w:p w:rsidR="00FD4744" w:rsidRDefault="00FD4744"/>
    <w:p w:rsidR="00FD4744" w:rsidRDefault="00FD4744"/>
    <w:p w:rsidR="00FD4744" w:rsidRDefault="00FD4744"/>
    <w:sectPr w:rsidR="00FD4744" w:rsidSect="00A43AB2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90"/>
    <w:rsid w:val="00004DC2"/>
    <w:rsid w:val="00006B64"/>
    <w:rsid w:val="00011329"/>
    <w:rsid w:val="000120DC"/>
    <w:rsid w:val="00013DDD"/>
    <w:rsid w:val="00016EDA"/>
    <w:rsid w:val="00017214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2CE1"/>
    <w:rsid w:val="0005414E"/>
    <w:rsid w:val="00061A12"/>
    <w:rsid w:val="0006512D"/>
    <w:rsid w:val="0007088B"/>
    <w:rsid w:val="00073808"/>
    <w:rsid w:val="00074ECB"/>
    <w:rsid w:val="00075A1A"/>
    <w:rsid w:val="00076948"/>
    <w:rsid w:val="00077B6F"/>
    <w:rsid w:val="00083B4F"/>
    <w:rsid w:val="000874AF"/>
    <w:rsid w:val="00090D2A"/>
    <w:rsid w:val="0009313E"/>
    <w:rsid w:val="00093FC9"/>
    <w:rsid w:val="000A36C3"/>
    <w:rsid w:val="000A503C"/>
    <w:rsid w:val="000A528F"/>
    <w:rsid w:val="000A7D67"/>
    <w:rsid w:val="000B1128"/>
    <w:rsid w:val="000B1EFC"/>
    <w:rsid w:val="000B548C"/>
    <w:rsid w:val="000C0595"/>
    <w:rsid w:val="000C1FB6"/>
    <w:rsid w:val="000C2116"/>
    <w:rsid w:val="000C5428"/>
    <w:rsid w:val="000C7761"/>
    <w:rsid w:val="000D00A4"/>
    <w:rsid w:val="000D0DDC"/>
    <w:rsid w:val="000D316F"/>
    <w:rsid w:val="000D61AF"/>
    <w:rsid w:val="000D6A03"/>
    <w:rsid w:val="000D7F30"/>
    <w:rsid w:val="000E3A36"/>
    <w:rsid w:val="000E4CD9"/>
    <w:rsid w:val="000E5518"/>
    <w:rsid w:val="000E57BF"/>
    <w:rsid w:val="000E5CB9"/>
    <w:rsid w:val="000E5DB6"/>
    <w:rsid w:val="000F0F69"/>
    <w:rsid w:val="000F19A0"/>
    <w:rsid w:val="000F4D13"/>
    <w:rsid w:val="001000F4"/>
    <w:rsid w:val="001003F6"/>
    <w:rsid w:val="00102827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CAD"/>
    <w:rsid w:val="001417EE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70875"/>
    <w:rsid w:val="00171623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27EC"/>
    <w:rsid w:val="001972E8"/>
    <w:rsid w:val="001A00D5"/>
    <w:rsid w:val="001A1A76"/>
    <w:rsid w:val="001A1B0B"/>
    <w:rsid w:val="001A217E"/>
    <w:rsid w:val="001A267D"/>
    <w:rsid w:val="001A2B21"/>
    <w:rsid w:val="001A3289"/>
    <w:rsid w:val="001A7BB4"/>
    <w:rsid w:val="001B2704"/>
    <w:rsid w:val="001B6769"/>
    <w:rsid w:val="001B6B1D"/>
    <w:rsid w:val="001C1214"/>
    <w:rsid w:val="001C24A8"/>
    <w:rsid w:val="001C28DE"/>
    <w:rsid w:val="001C28DF"/>
    <w:rsid w:val="001C2D84"/>
    <w:rsid w:val="001D00AE"/>
    <w:rsid w:val="001D06C4"/>
    <w:rsid w:val="001D0AC0"/>
    <w:rsid w:val="001D0ADC"/>
    <w:rsid w:val="001D33C6"/>
    <w:rsid w:val="001D7EFB"/>
    <w:rsid w:val="001E0565"/>
    <w:rsid w:val="001E0E0B"/>
    <w:rsid w:val="001F2B49"/>
    <w:rsid w:val="001F55AF"/>
    <w:rsid w:val="00201888"/>
    <w:rsid w:val="00205AAB"/>
    <w:rsid w:val="0020655A"/>
    <w:rsid w:val="00213310"/>
    <w:rsid w:val="002156C2"/>
    <w:rsid w:val="002159AC"/>
    <w:rsid w:val="00215D18"/>
    <w:rsid w:val="0022126F"/>
    <w:rsid w:val="00221393"/>
    <w:rsid w:val="00224A29"/>
    <w:rsid w:val="002301EB"/>
    <w:rsid w:val="002326D0"/>
    <w:rsid w:val="002437B0"/>
    <w:rsid w:val="00244916"/>
    <w:rsid w:val="00246D6E"/>
    <w:rsid w:val="00250006"/>
    <w:rsid w:val="00263CA6"/>
    <w:rsid w:val="00263DAD"/>
    <w:rsid w:val="00263FDC"/>
    <w:rsid w:val="00264A61"/>
    <w:rsid w:val="00265BE5"/>
    <w:rsid w:val="00266C59"/>
    <w:rsid w:val="002712C2"/>
    <w:rsid w:val="00280C3B"/>
    <w:rsid w:val="00283661"/>
    <w:rsid w:val="002844A4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5357"/>
    <w:rsid w:val="002A54EF"/>
    <w:rsid w:val="002A6792"/>
    <w:rsid w:val="002A785D"/>
    <w:rsid w:val="002B14E2"/>
    <w:rsid w:val="002B2A07"/>
    <w:rsid w:val="002B3FE3"/>
    <w:rsid w:val="002B4FB6"/>
    <w:rsid w:val="002B6BAE"/>
    <w:rsid w:val="002C0B12"/>
    <w:rsid w:val="002C2F90"/>
    <w:rsid w:val="002C5324"/>
    <w:rsid w:val="002C5338"/>
    <w:rsid w:val="002C643A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332F"/>
    <w:rsid w:val="002E4B11"/>
    <w:rsid w:val="002E5FB3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54CE"/>
    <w:rsid w:val="00336444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BD"/>
    <w:rsid w:val="0038057B"/>
    <w:rsid w:val="0038542E"/>
    <w:rsid w:val="00386443"/>
    <w:rsid w:val="00387FA2"/>
    <w:rsid w:val="003932AF"/>
    <w:rsid w:val="00393BC7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319D"/>
    <w:rsid w:val="003D4098"/>
    <w:rsid w:val="003D7204"/>
    <w:rsid w:val="003D7A52"/>
    <w:rsid w:val="003E050B"/>
    <w:rsid w:val="003E0F61"/>
    <w:rsid w:val="003E5E06"/>
    <w:rsid w:val="003E6404"/>
    <w:rsid w:val="003E7D37"/>
    <w:rsid w:val="003F2206"/>
    <w:rsid w:val="003F481B"/>
    <w:rsid w:val="004022C0"/>
    <w:rsid w:val="0040387C"/>
    <w:rsid w:val="00406004"/>
    <w:rsid w:val="004070B6"/>
    <w:rsid w:val="0041223F"/>
    <w:rsid w:val="00413B5B"/>
    <w:rsid w:val="00414D6D"/>
    <w:rsid w:val="004177B5"/>
    <w:rsid w:val="004223B8"/>
    <w:rsid w:val="0043216E"/>
    <w:rsid w:val="00432815"/>
    <w:rsid w:val="00433C02"/>
    <w:rsid w:val="00433EEB"/>
    <w:rsid w:val="0043410E"/>
    <w:rsid w:val="0043730B"/>
    <w:rsid w:val="004436FB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83795"/>
    <w:rsid w:val="00492434"/>
    <w:rsid w:val="004931D8"/>
    <w:rsid w:val="00494430"/>
    <w:rsid w:val="004965F7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17EB"/>
    <w:rsid w:val="004C36EB"/>
    <w:rsid w:val="004C7695"/>
    <w:rsid w:val="004C7DCB"/>
    <w:rsid w:val="004D04F2"/>
    <w:rsid w:val="004D0DA3"/>
    <w:rsid w:val="004D17E5"/>
    <w:rsid w:val="004D1A7F"/>
    <w:rsid w:val="004D2EC7"/>
    <w:rsid w:val="004E1357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10215"/>
    <w:rsid w:val="00511199"/>
    <w:rsid w:val="005129DB"/>
    <w:rsid w:val="00512EEA"/>
    <w:rsid w:val="005140A3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44616"/>
    <w:rsid w:val="005477FE"/>
    <w:rsid w:val="00550E1A"/>
    <w:rsid w:val="005517AA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781D"/>
    <w:rsid w:val="005679B1"/>
    <w:rsid w:val="0057013A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361A"/>
    <w:rsid w:val="005B6654"/>
    <w:rsid w:val="005C0EEC"/>
    <w:rsid w:val="005C2A71"/>
    <w:rsid w:val="005C5F6C"/>
    <w:rsid w:val="005D15C7"/>
    <w:rsid w:val="005D55EA"/>
    <w:rsid w:val="005D572C"/>
    <w:rsid w:val="005E0E7C"/>
    <w:rsid w:val="005E4451"/>
    <w:rsid w:val="005E4B07"/>
    <w:rsid w:val="005E7BBD"/>
    <w:rsid w:val="005F057B"/>
    <w:rsid w:val="005F0CC3"/>
    <w:rsid w:val="005F1C4E"/>
    <w:rsid w:val="005F4893"/>
    <w:rsid w:val="005F78A3"/>
    <w:rsid w:val="00600594"/>
    <w:rsid w:val="006013E0"/>
    <w:rsid w:val="00601DD4"/>
    <w:rsid w:val="00602B14"/>
    <w:rsid w:val="006103B8"/>
    <w:rsid w:val="00610E64"/>
    <w:rsid w:val="00611340"/>
    <w:rsid w:val="006133F7"/>
    <w:rsid w:val="00613D8F"/>
    <w:rsid w:val="00616B56"/>
    <w:rsid w:val="00624A7F"/>
    <w:rsid w:val="00626E7B"/>
    <w:rsid w:val="00632AAE"/>
    <w:rsid w:val="0064298F"/>
    <w:rsid w:val="006430D0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330B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BF7"/>
    <w:rsid w:val="00686BD9"/>
    <w:rsid w:val="00690EA9"/>
    <w:rsid w:val="006915D1"/>
    <w:rsid w:val="00694916"/>
    <w:rsid w:val="00694E23"/>
    <w:rsid w:val="00697EBB"/>
    <w:rsid w:val="006A0140"/>
    <w:rsid w:val="006A0FF8"/>
    <w:rsid w:val="006A1CCB"/>
    <w:rsid w:val="006A313F"/>
    <w:rsid w:val="006A4755"/>
    <w:rsid w:val="006A64C1"/>
    <w:rsid w:val="006A6EB4"/>
    <w:rsid w:val="006B16F2"/>
    <w:rsid w:val="006B2399"/>
    <w:rsid w:val="006C011A"/>
    <w:rsid w:val="006C1648"/>
    <w:rsid w:val="006C34B3"/>
    <w:rsid w:val="006C67EC"/>
    <w:rsid w:val="006C7C61"/>
    <w:rsid w:val="006D0623"/>
    <w:rsid w:val="006D52EE"/>
    <w:rsid w:val="006E08B8"/>
    <w:rsid w:val="006E0AB2"/>
    <w:rsid w:val="006F2708"/>
    <w:rsid w:val="006F2A31"/>
    <w:rsid w:val="006F3AA8"/>
    <w:rsid w:val="006F5A28"/>
    <w:rsid w:val="006F6754"/>
    <w:rsid w:val="0070461C"/>
    <w:rsid w:val="00707F53"/>
    <w:rsid w:val="00710A30"/>
    <w:rsid w:val="007118F3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31A8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3EDC"/>
    <w:rsid w:val="0076633A"/>
    <w:rsid w:val="00766D33"/>
    <w:rsid w:val="00770FA0"/>
    <w:rsid w:val="007726A9"/>
    <w:rsid w:val="00772A27"/>
    <w:rsid w:val="00772A40"/>
    <w:rsid w:val="00777544"/>
    <w:rsid w:val="00777F92"/>
    <w:rsid w:val="00786786"/>
    <w:rsid w:val="00786E1B"/>
    <w:rsid w:val="007873EF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11DE"/>
    <w:rsid w:val="007C1226"/>
    <w:rsid w:val="007C1826"/>
    <w:rsid w:val="007C18BD"/>
    <w:rsid w:val="007C1B07"/>
    <w:rsid w:val="007C24F5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4BB3"/>
    <w:rsid w:val="007E51A4"/>
    <w:rsid w:val="007E62FB"/>
    <w:rsid w:val="007F1222"/>
    <w:rsid w:val="007F7A73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88E"/>
    <w:rsid w:val="00823DCF"/>
    <w:rsid w:val="00830CCA"/>
    <w:rsid w:val="008330D5"/>
    <w:rsid w:val="008353BC"/>
    <w:rsid w:val="00836F6F"/>
    <w:rsid w:val="0084071D"/>
    <w:rsid w:val="00840C8C"/>
    <w:rsid w:val="00842203"/>
    <w:rsid w:val="00846C4B"/>
    <w:rsid w:val="00846F21"/>
    <w:rsid w:val="008473B9"/>
    <w:rsid w:val="00847443"/>
    <w:rsid w:val="008505DE"/>
    <w:rsid w:val="00850999"/>
    <w:rsid w:val="00850FD5"/>
    <w:rsid w:val="00853A8F"/>
    <w:rsid w:val="008540BA"/>
    <w:rsid w:val="00855DB0"/>
    <w:rsid w:val="008563F4"/>
    <w:rsid w:val="00856D8F"/>
    <w:rsid w:val="00860167"/>
    <w:rsid w:val="00861177"/>
    <w:rsid w:val="00861305"/>
    <w:rsid w:val="008632AE"/>
    <w:rsid w:val="00863474"/>
    <w:rsid w:val="008647E7"/>
    <w:rsid w:val="008655AD"/>
    <w:rsid w:val="00865EE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31D1"/>
    <w:rsid w:val="008C7D15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91C"/>
    <w:rsid w:val="00982DC3"/>
    <w:rsid w:val="00987A4E"/>
    <w:rsid w:val="00987AF6"/>
    <w:rsid w:val="00987E94"/>
    <w:rsid w:val="0099248E"/>
    <w:rsid w:val="0099311D"/>
    <w:rsid w:val="009A207B"/>
    <w:rsid w:val="009A3EBE"/>
    <w:rsid w:val="009A6C3E"/>
    <w:rsid w:val="009A78D2"/>
    <w:rsid w:val="009B0D44"/>
    <w:rsid w:val="009B193F"/>
    <w:rsid w:val="009B4924"/>
    <w:rsid w:val="009B4BED"/>
    <w:rsid w:val="009B4D3D"/>
    <w:rsid w:val="009B6E7A"/>
    <w:rsid w:val="009C0CC7"/>
    <w:rsid w:val="009C63B4"/>
    <w:rsid w:val="009C7536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D6"/>
    <w:rsid w:val="009F64F4"/>
    <w:rsid w:val="00A000D9"/>
    <w:rsid w:val="00A00330"/>
    <w:rsid w:val="00A004C7"/>
    <w:rsid w:val="00A011FC"/>
    <w:rsid w:val="00A02118"/>
    <w:rsid w:val="00A02851"/>
    <w:rsid w:val="00A05050"/>
    <w:rsid w:val="00A05D0D"/>
    <w:rsid w:val="00A10389"/>
    <w:rsid w:val="00A14CD0"/>
    <w:rsid w:val="00A20E40"/>
    <w:rsid w:val="00A2511A"/>
    <w:rsid w:val="00A259D9"/>
    <w:rsid w:val="00A3198E"/>
    <w:rsid w:val="00A31A1F"/>
    <w:rsid w:val="00A34550"/>
    <w:rsid w:val="00A404CF"/>
    <w:rsid w:val="00A41CDB"/>
    <w:rsid w:val="00A439F0"/>
    <w:rsid w:val="00A43AB2"/>
    <w:rsid w:val="00A50C17"/>
    <w:rsid w:val="00A51A68"/>
    <w:rsid w:val="00A54EEA"/>
    <w:rsid w:val="00A54FDD"/>
    <w:rsid w:val="00A55DD5"/>
    <w:rsid w:val="00A5665A"/>
    <w:rsid w:val="00A62FD7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26"/>
    <w:rsid w:val="00A95528"/>
    <w:rsid w:val="00A95819"/>
    <w:rsid w:val="00AA065F"/>
    <w:rsid w:val="00AA09C1"/>
    <w:rsid w:val="00AA184F"/>
    <w:rsid w:val="00AA2E09"/>
    <w:rsid w:val="00AA5726"/>
    <w:rsid w:val="00AA69FA"/>
    <w:rsid w:val="00AA7350"/>
    <w:rsid w:val="00AB40E6"/>
    <w:rsid w:val="00AB4B35"/>
    <w:rsid w:val="00AC0B37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16B6"/>
    <w:rsid w:val="00AF226E"/>
    <w:rsid w:val="00AF2778"/>
    <w:rsid w:val="00AF2F72"/>
    <w:rsid w:val="00AF3041"/>
    <w:rsid w:val="00AF3D2E"/>
    <w:rsid w:val="00AF59B9"/>
    <w:rsid w:val="00B0004E"/>
    <w:rsid w:val="00B0038A"/>
    <w:rsid w:val="00B05315"/>
    <w:rsid w:val="00B053DD"/>
    <w:rsid w:val="00B070B8"/>
    <w:rsid w:val="00B10DDB"/>
    <w:rsid w:val="00B1187E"/>
    <w:rsid w:val="00B154D3"/>
    <w:rsid w:val="00B22C8B"/>
    <w:rsid w:val="00B232A4"/>
    <w:rsid w:val="00B255FD"/>
    <w:rsid w:val="00B26D04"/>
    <w:rsid w:val="00B30D1F"/>
    <w:rsid w:val="00B321CF"/>
    <w:rsid w:val="00B401EE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5F6B"/>
    <w:rsid w:val="00B973CE"/>
    <w:rsid w:val="00BA18E9"/>
    <w:rsid w:val="00BA364F"/>
    <w:rsid w:val="00BA41BE"/>
    <w:rsid w:val="00BA4A55"/>
    <w:rsid w:val="00BA6BA4"/>
    <w:rsid w:val="00BB0A1A"/>
    <w:rsid w:val="00BB18CF"/>
    <w:rsid w:val="00BB364E"/>
    <w:rsid w:val="00BB5095"/>
    <w:rsid w:val="00BB73AF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E0352"/>
    <w:rsid w:val="00BE3B6F"/>
    <w:rsid w:val="00BE52E6"/>
    <w:rsid w:val="00BE6CDE"/>
    <w:rsid w:val="00BF6576"/>
    <w:rsid w:val="00C00CF9"/>
    <w:rsid w:val="00C02C22"/>
    <w:rsid w:val="00C034F6"/>
    <w:rsid w:val="00C03F95"/>
    <w:rsid w:val="00C06998"/>
    <w:rsid w:val="00C069E3"/>
    <w:rsid w:val="00C06EBA"/>
    <w:rsid w:val="00C16A2A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4981"/>
    <w:rsid w:val="00C34E42"/>
    <w:rsid w:val="00C45A02"/>
    <w:rsid w:val="00C45C16"/>
    <w:rsid w:val="00C46D7E"/>
    <w:rsid w:val="00C50DA4"/>
    <w:rsid w:val="00C52354"/>
    <w:rsid w:val="00C60557"/>
    <w:rsid w:val="00C636F6"/>
    <w:rsid w:val="00C644F8"/>
    <w:rsid w:val="00C667FC"/>
    <w:rsid w:val="00C704B5"/>
    <w:rsid w:val="00C71AEF"/>
    <w:rsid w:val="00C727A1"/>
    <w:rsid w:val="00C72BFC"/>
    <w:rsid w:val="00C73543"/>
    <w:rsid w:val="00C742D3"/>
    <w:rsid w:val="00C764BF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F35A0"/>
    <w:rsid w:val="00CF37A4"/>
    <w:rsid w:val="00CF423C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E2B"/>
    <w:rsid w:val="00D25C25"/>
    <w:rsid w:val="00D30CF2"/>
    <w:rsid w:val="00D313FD"/>
    <w:rsid w:val="00D32D55"/>
    <w:rsid w:val="00D33F78"/>
    <w:rsid w:val="00D3417D"/>
    <w:rsid w:val="00D343EF"/>
    <w:rsid w:val="00D37B55"/>
    <w:rsid w:val="00D42F5E"/>
    <w:rsid w:val="00D43D1B"/>
    <w:rsid w:val="00D45599"/>
    <w:rsid w:val="00D55DA6"/>
    <w:rsid w:val="00D616C3"/>
    <w:rsid w:val="00D61C83"/>
    <w:rsid w:val="00D7065A"/>
    <w:rsid w:val="00D70CBA"/>
    <w:rsid w:val="00D73423"/>
    <w:rsid w:val="00D73E98"/>
    <w:rsid w:val="00D74BFD"/>
    <w:rsid w:val="00D767BF"/>
    <w:rsid w:val="00D77154"/>
    <w:rsid w:val="00D809C9"/>
    <w:rsid w:val="00D80F0A"/>
    <w:rsid w:val="00D81727"/>
    <w:rsid w:val="00D833E6"/>
    <w:rsid w:val="00D864A6"/>
    <w:rsid w:val="00D867FD"/>
    <w:rsid w:val="00D9523C"/>
    <w:rsid w:val="00D97D1F"/>
    <w:rsid w:val="00DA2251"/>
    <w:rsid w:val="00DA41BB"/>
    <w:rsid w:val="00DA5ACF"/>
    <w:rsid w:val="00DA7A1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113C"/>
    <w:rsid w:val="00DD1B53"/>
    <w:rsid w:val="00DD31A0"/>
    <w:rsid w:val="00DD35B9"/>
    <w:rsid w:val="00DD5DD2"/>
    <w:rsid w:val="00DE02EE"/>
    <w:rsid w:val="00DE1350"/>
    <w:rsid w:val="00DE1E13"/>
    <w:rsid w:val="00DE5209"/>
    <w:rsid w:val="00DE6D94"/>
    <w:rsid w:val="00DE6DC0"/>
    <w:rsid w:val="00DF06CA"/>
    <w:rsid w:val="00DF17D9"/>
    <w:rsid w:val="00DF5A36"/>
    <w:rsid w:val="00E001E0"/>
    <w:rsid w:val="00E003DE"/>
    <w:rsid w:val="00E03C25"/>
    <w:rsid w:val="00E07F9F"/>
    <w:rsid w:val="00E14FD9"/>
    <w:rsid w:val="00E157EB"/>
    <w:rsid w:val="00E15C03"/>
    <w:rsid w:val="00E167F1"/>
    <w:rsid w:val="00E2287A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52D"/>
    <w:rsid w:val="00E60EBA"/>
    <w:rsid w:val="00E66863"/>
    <w:rsid w:val="00E77A3C"/>
    <w:rsid w:val="00E80A97"/>
    <w:rsid w:val="00E81FD3"/>
    <w:rsid w:val="00E8324A"/>
    <w:rsid w:val="00E838B2"/>
    <w:rsid w:val="00E84649"/>
    <w:rsid w:val="00E85FA5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5FB8"/>
    <w:rsid w:val="00ED677D"/>
    <w:rsid w:val="00ED6A24"/>
    <w:rsid w:val="00ED79EB"/>
    <w:rsid w:val="00EE10B4"/>
    <w:rsid w:val="00EE5564"/>
    <w:rsid w:val="00EE79DF"/>
    <w:rsid w:val="00EF43F9"/>
    <w:rsid w:val="00EF449D"/>
    <w:rsid w:val="00EF5145"/>
    <w:rsid w:val="00F041C3"/>
    <w:rsid w:val="00F0422D"/>
    <w:rsid w:val="00F046FC"/>
    <w:rsid w:val="00F06A06"/>
    <w:rsid w:val="00F0758F"/>
    <w:rsid w:val="00F07DC4"/>
    <w:rsid w:val="00F07F16"/>
    <w:rsid w:val="00F15673"/>
    <w:rsid w:val="00F17F2B"/>
    <w:rsid w:val="00F2026E"/>
    <w:rsid w:val="00F21888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51D26"/>
    <w:rsid w:val="00F54564"/>
    <w:rsid w:val="00F54BA5"/>
    <w:rsid w:val="00F56A80"/>
    <w:rsid w:val="00F57549"/>
    <w:rsid w:val="00F6268C"/>
    <w:rsid w:val="00F633D2"/>
    <w:rsid w:val="00F637F4"/>
    <w:rsid w:val="00F648B7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1D37"/>
    <w:rsid w:val="00FC0055"/>
    <w:rsid w:val="00FC3BAE"/>
    <w:rsid w:val="00FC4279"/>
    <w:rsid w:val="00FC42F0"/>
    <w:rsid w:val="00FC4990"/>
    <w:rsid w:val="00FC6CED"/>
    <w:rsid w:val="00FC6ECD"/>
    <w:rsid w:val="00FC7CD3"/>
    <w:rsid w:val="00FC7DC9"/>
    <w:rsid w:val="00FD367E"/>
    <w:rsid w:val="00FD4744"/>
    <w:rsid w:val="00FD503A"/>
    <w:rsid w:val="00FD5D6D"/>
    <w:rsid w:val="00FE20D5"/>
    <w:rsid w:val="00FE4EAD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4B7E93"/>
    <w:rPr>
      <w:rFonts w:ascii="Times New Roman" w:hAnsi="Times New Roman"/>
      <w:i/>
      <w:sz w:val="24"/>
      <w:lang w:eastAsia="ru-RU"/>
    </w:rPr>
  </w:style>
  <w:style w:type="character" w:customStyle="1" w:styleId="Heading1Char1">
    <w:name w:val="Heading 1 Char1"/>
    <w:link w:val="Heading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Heading2Char1">
    <w:name w:val="Heading 2 Char1"/>
    <w:link w:val="Heading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link w:val="Heading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Heading7Char1">
    <w:name w:val="Heading 7 Char1"/>
    <w:link w:val="Heading7"/>
    <w:uiPriority w:val="99"/>
    <w:locked/>
    <w:rsid w:val="004B7E93"/>
    <w:rPr>
      <w:i/>
      <w:sz w:val="24"/>
      <w:lang w:val="ru-RU" w:eastAsia="ru-RU"/>
    </w:rPr>
  </w:style>
  <w:style w:type="table" w:styleId="TableGrid">
    <w:name w:val="Table Grid"/>
    <w:basedOn w:val="TableNormal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1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B7E93"/>
    <w:rPr>
      <w:rFonts w:ascii="Times New Roman" w:hAnsi="Times New Roman"/>
      <w:sz w:val="20"/>
      <w:lang w:eastAsia="ru-RU"/>
    </w:rPr>
  </w:style>
  <w:style w:type="character" w:customStyle="1" w:styleId="HeaderChar1">
    <w:name w:val="Header Char1"/>
    <w:link w:val="Header"/>
    <w:uiPriority w:val="99"/>
    <w:locked/>
    <w:rsid w:val="004B7E93"/>
    <w:rPr>
      <w:sz w:val="28"/>
      <w:lang w:val="ru-RU" w:eastAsia="ru-RU"/>
    </w:rPr>
  </w:style>
  <w:style w:type="paragraph" w:styleId="BlockText">
    <w:name w:val="Block Text"/>
    <w:basedOn w:val="Normal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BodyText2">
    <w:name w:val="Body Text 2"/>
    <w:basedOn w:val="Normal"/>
    <w:link w:val="BodyText2Char"/>
    <w:uiPriority w:val="99"/>
    <w:rsid w:val="004B7E93"/>
    <w:pPr>
      <w:overflowPunct/>
      <w:autoSpaceDE/>
      <w:autoSpaceDN/>
      <w:adjustRightInd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4B7E93"/>
    <w:rPr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B7E93"/>
    <w:rPr>
      <w:rFonts w:ascii="Tahoma" w:hAnsi="Tahoma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7E93"/>
    <w:rPr>
      <w:rFonts w:ascii="Tahoma" w:hAnsi="Tahoma"/>
      <w:sz w:val="16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B7E93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487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7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7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7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9164</TotalTime>
  <Pages>33</Pages>
  <Words>11832</Words>
  <Characters>-32766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Administrator</cp:lastModifiedBy>
  <cp:revision>313</cp:revision>
  <cp:lastPrinted>2019-11-14T06:46:00Z</cp:lastPrinted>
  <dcterms:created xsi:type="dcterms:W3CDTF">2017-11-02T11:45:00Z</dcterms:created>
  <dcterms:modified xsi:type="dcterms:W3CDTF">2020-04-13T10:09:00Z</dcterms:modified>
</cp:coreProperties>
</file>